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73D22" w14:textId="67AC6C68" w:rsidR="00340804" w:rsidRPr="00340804" w:rsidRDefault="00340804" w:rsidP="00340804">
      <w:pPr>
        <w:tabs>
          <w:tab w:val="left" w:pos="2127"/>
        </w:tabs>
        <w:spacing w:before="120"/>
        <w:ind w:left="2127" w:hanging="2127"/>
        <w:rPr>
          <w:rFonts w:ascii="Arial" w:hAnsi="Arial"/>
          <w:b/>
          <w:sz w:val="24"/>
          <w:lang w:val="en-US" w:eastAsia="en-US"/>
        </w:rPr>
      </w:pPr>
      <w:r w:rsidRPr="00340804">
        <w:rPr>
          <w:rFonts w:ascii="Arial" w:hAnsi="Arial"/>
          <w:b/>
          <w:sz w:val="24"/>
          <w:lang w:val="en-US" w:eastAsia="en-US"/>
        </w:rPr>
        <w:t>Source:</w:t>
      </w:r>
      <w:r w:rsidRPr="00340804">
        <w:rPr>
          <w:rFonts w:ascii="Arial" w:hAnsi="Arial"/>
          <w:b/>
          <w:sz w:val="24"/>
          <w:lang w:val="en-US" w:eastAsia="en-US"/>
        </w:rPr>
        <w:tab/>
        <w:t>SA4 MBS SWG Chairman</w:t>
      </w:r>
      <w:r w:rsidRPr="00340804">
        <w:rPr>
          <w:rFonts w:ascii="Arial" w:eastAsia="SimSun" w:hAnsi="Arial"/>
          <w:b/>
          <w:sz w:val="24"/>
          <w:vertAlign w:val="superscript"/>
          <w:lang w:eastAsia="en-US"/>
        </w:rPr>
        <w:footnoteReference w:id="1"/>
      </w:r>
    </w:p>
    <w:p w14:paraId="06713FC2" w14:textId="77777777" w:rsidR="00340804" w:rsidRPr="00340804" w:rsidRDefault="00340804" w:rsidP="00340804">
      <w:pPr>
        <w:widowControl w:val="0"/>
        <w:tabs>
          <w:tab w:val="left" w:pos="2127"/>
        </w:tabs>
        <w:overflowPunct/>
        <w:autoSpaceDE/>
        <w:autoSpaceDN/>
        <w:adjustRightInd/>
        <w:spacing w:after="120" w:line="240" w:lineRule="atLeast"/>
        <w:ind w:left="2131" w:hanging="2131"/>
        <w:textAlignment w:val="auto"/>
        <w:rPr>
          <w:rFonts w:ascii="Arial" w:hAnsi="Arial"/>
          <w:b/>
          <w:sz w:val="24"/>
          <w:lang w:val="en-US" w:eastAsia="en-US"/>
        </w:rPr>
      </w:pPr>
      <w:r w:rsidRPr="00340804">
        <w:rPr>
          <w:rFonts w:ascii="Arial" w:hAnsi="Arial"/>
          <w:b/>
          <w:sz w:val="24"/>
          <w:lang w:val="en-US" w:eastAsia="en-US"/>
        </w:rPr>
        <w:t>Title:</w:t>
      </w:r>
      <w:r w:rsidRPr="00340804">
        <w:rPr>
          <w:rFonts w:ascii="Arial" w:hAnsi="Arial"/>
          <w:b/>
          <w:sz w:val="24"/>
          <w:lang w:val="en-US" w:eastAsia="en-US"/>
        </w:rPr>
        <w:tab/>
        <w:t>Report of SA4 MBS SWG AH on 5GMS3 (12-14 Nov. 2019)</w:t>
      </w:r>
    </w:p>
    <w:p w14:paraId="41A7B970" w14:textId="77777777" w:rsidR="00340804" w:rsidRPr="00340804" w:rsidRDefault="00340804" w:rsidP="00340804">
      <w:pPr>
        <w:keepNext/>
        <w:widowControl w:val="0"/>
        <w:tabs>
          <w:tab w:val="left" w:pos="2127"/>
        </w:tabs>
        <w:overflowPunct/>
        <w:autoSpaceDE/>
        <w:autoSpaceDN/>
        <w:adjustRightInd/>
        <w:spacing w:after="120" w:line="240" w:lineRule="atLeast"/>
        <w:ind w:left="2131" w:hanging="2131"/>
        <w:textAlignment w:val="auto"/>
        <w:outlineLvl w:val="1"/>
        <w:rPr>
          <w:rFonts w:ascii="Arial" w:hAnsi="Arial"/>
          <w:b/>
          <w:sz w:val="24"/>
          <w:lang w:val="en-US" w:eastAsia="en-US"/>
        </w:rPr>
      </w:pPr>
      <w:r w:rsidRPr="00340804">
        <w:rPr>
          <w:rFonts w:ascii="Arial" w:hAnsi="Arial"/>
          <w:b/>
          <w:sz w:val="24"/>
          <w:lang w:val="en-US" w:eastAsia="en-US"/>
        </w:rPr>
        <w:t>Document for:</w:t>
      </w:r>
      <w:r w:rsidRPr="00340804">
        <w:rPr>
          <w:rFonts w:ascii="Arial" w:hAnsi="Arial"/>
          <w:b/>
          <w:sz w:val="24"/>
          <w:lang w:val="en-US" w:eastAsia="en-US"/>
        </w:rPr>
        <w:tab/>
        <w:t>Approval</w:t>
      </w:r>
      <w:bookmarkStart w:id="0" w:name="_GoBack"/>
      <w:bookmarkEnd w:id="0"/>
    </w:p>
    <w:p w14:paraId="5A81CDDC" w14:textId="77777777" w:rsidR="00340804" w:rsidRPr="00340804" w:rsidRDefault="00340804" w:rsidP="00340804">
      <w:pPr>
        <w:keepNext/>
        <w:widowControl w:val="0"/>
        <w:tabs>
          <w:tab w:val="left" w:pos="2127"/>
        </w:tabs>
        <w:overflowPunct/>
        <w:autoSpaceDE/>
        <w:autoSpaceDN/>
        <w:adjustRightInd/>
        <w:spacing w:after="120" w:line="240" w:lineRule="atLeast"/>
        <w:ind w:left="2131" w:hanging="2131"/>
        <w:textAlignment w:val="auto"/>
        <w:outlineLvl w:val="1"/>
        <w:rPr>
          <w:rFonts w:ascii="Arial" w:hAnsi="Arial"/>
          <w:b/>
          <w:sz w:val="24"/>
          <w:lang w:val="en-US" w:eastAsia="en-US"/>
        </w:rPr>
      </w:pPr>
      <w:r w:rsidRPr="00340804">
        <w:rPr>
          <w:rFonts w:ascii="Arial" w:hAnsi="Arial"/>
          <w:b/>
          <w:sz w:val="24"/>
          <w:lang w:val="en-US" w:eastAsia="en-US"/>
        </w:rPr>
        <w:t>Agenda Item:</w:t>
      </w:r>
      <w:r w:rsidRPr="00340804">
        <w:rPr>
          <w:rFonts w:ascii="Arial" w:hAnsi="Arial"/>
          <w:b/>
          <w:sz w:val="24"/>
          <w:lang w:val="en-US" w:eastAsia="en-US"/>
        </w:rPr>
        <w:tab/>
        <w:t>5.1</w:t>
      </w:r>
    </w:p>
    <w:p w14:paraId="40C35866" w14:textId="77777777" w:rsidR="00340804" w:rsidRPr="00340804" w:rsidRDefault="00340804" w:rsidP="00340804">
      <w:pPr>
        <w:widowControl w:val="0"/>
        <w:pBdr>
          <w:top w:val="single" w:sz="12" w:space="1" w:color="auto"/>
        </w:pBdr>
        <w:overflowPunct/>
        <w:autoSpaceDE/>
        <w:autoSpaceDN/>
        <w:adjustRightInd/>
        <w:spacing w:after="0" w:line="240" w:lineRule="atLeast"/>
        <w:textAlignment w:val="auto"/>
        <w:rPr>
          <w:rFonts w:ascii="Arial" w:hAnsi="Arial"/>
          <w:lang w:val="en-US" w:eastAsia="en-US"/>
        </w:rPr>
      </w:pPr>
    </w:p>
    <w:p w14:paraId="212314FA" w14:textId="77777777" w:rsidR="00340804" w:rsidRPr="00340804" w:rsidRDefault="00340804" w:rsidP="00340804">
      <w:pPr>
        <w:widowControl w:val="0"/>
        <w:pBdr>
          <w:top w:val="single" w:sz="12" w:space="1" w:color="auto"/>
        </w:pBdr>
        <w:overflowPunct/>
        <w:autoSpaceDE/>
        <w:autoSpaceDN/>
        <w:adjustRightInd/>
        <w:spacing w:after="0" w:line="240" w:lineRule="atLeast"/>
        <w:textAlignment w:val="auto"/>
        <w:rPr>
          <w:rFonts w:ascii="Arial" w:hAnsi="Arial"/>
          <w:lang w:val="en-US" w:eastAsia="en-US"/>
        </w:rPr>
      </w:pPr>
    </w:p>
    <w:p w14:paraId="001ED7D8" w14:textId="77777777" w:rsidR="007747A6" w:rsidRDefault="007747A6" w:rsidP="007747A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A4B1B90" w14:textId="77777777" w:rsidR="007747A6" w:rsidRDefault="007747A6" w:rsidP="007747A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r>
      <w:r w:rsidR="004678A9">
        <w:rPr>
          <w:rFonts w:ascii="Arial" w:hAnsi="Arial" w:cs="Arial"/>
          <w:b/>
          <w:sz w:val="32"/>
        </w:rPr>
        <w:t xml:space="preserve"> of the </w:t>
      </w:r>
      <w:r>
        <w:rPr>
          <w:rFonts w:ascii="Arial" w:hAnsi="Arial" w:cs="Arial"/>
          <w:b/>
          <w:sz w:val="32"/>
        </w:rPr>
        <w:t>TSG SA WG4</w:t>
      </w:r>
      <w:r w:rsidR="004678A9">
        <w:rPr>
          <w:rFonts w:ascii="Arial" w:hAnsi="Arial" w:cs="Arial"/>
          <w:b/>
          <w:sz w:val="32"/>
        </w:rPr>
        <w:t xml:space="preserve"> </w:t>
      </w:r>
      <w:r>
        <w:rPr>
          <w:rFonts w:ascii="Arial" w:hAnsi="Arial" w:cs="Arial"/>
          <w:b/>
          <w:sz w:val="32"/>
        </w:rPr>
        <w:t>meeting: AH MBS 5GMS3</w:t>
      </w:r>
    </w:p>
    <w:p w14:paraId="6E6D2F97" w14:textId="77777777" w:rsidR="007747A6" w:rsidRDefault="007747A6" w:rsidP="007747A6">
      <w:pPr>
        <w:jc w:val="center"/>
        <w:rPr>
          <w:rFonts w:ascii="Arial" w:hAnsi="Arial" w:cs="Arial"/>
          <w:b/>
          <w:sz w:val="32"/>
        </w:rPr>
      </w:pPr>
      <w:r>
        <w:rPr>
          <w:rFonts w:ascii="Arial" w:hAnsi="Arial" w:cs="Arial"/>
          <w:b/>
          <w:sz w:val="32"/>
        </w:rPr>
        <w:t>The Hague, The Netherlands, 2019-11-12 to 2019-11-14</w:t>
      </w:r>
    </w:p>
    <w:p w14:paraId="6DC798A2" w14:textId="77777777" w:rsidR="007747A6" w:rsidRDefault="007747A6" w:rsidP="007747A6"/>
    <w:p w14:paraId="1D376488" w14:textId="0EC6122D" w:rsidR="007747A6" w:rsidRDefault="007747A6" w:rsidP="007747A6">
      <w:r>
        <w:t xml:space="preserve">Report </w:t>
      </w:r>
      <w:r w:rsidR="00422E4E">
        <w:t xml:space="preserve">prepared by Mr. Paolo </w:t>
      </w:r>
      <w:proofErr w:type="spellStart"/>
      <w:r w:rsidR="00422E4E">
        <w:t>Usai</w:t>
      </w:r>
      <w:proofErr w:type="spellEnd"/>
      <w:r w:rsidR="00422E4E">
        <w:t xml:space="preserve"> (ETSI)</w:t>
      </w:r>
      <w:r w:rsidR="007609D0">
        <w:t xml:space="preserve">, </w:t>
      </w:r>
      <w:r w:rsidR="00CD179B">
        <w:t xml:space="preserve">Mr. </w:t>
      </w:r>
      <w:r w:rsidR="007609D0" w:rsidRPr="00126502">
        <w:rPr>
          <w:lang w:val="en-US"/>
        </w:rPr>
        <w:t xml:space="preserve">Gilles </w:t>
      </w:r>
      <w:proofErr w:type="spellStart"/>
      <w:r w:rsidR="007609D0" w:rsidRPr="00126502">
        <w:rPr>
          <w:lang w:val="en-US"/>
        </w:rPr>
        <w:t>Teniou</w:t>
      </w:r>
      <w:proofErr w:type="spellEnd"/>
      <w:r w:rsidR="007609D0" w:rsidRPr="00126502">
        <w:rPr>
          <w:lang w:val="en-US"/>
        </w:rPr>
        <w:t xml:space="preserve"> (Orange)</w:t>
      </w:r>
      <w:r w:rsidR="00CD179B">
        <w:rPr>
          <w:lang w:val="en-US"/>
        </w:rPr>
        <w:t xml:space="preserve"> and Mr. </w:t>
      </w:r>
      <w:r w:rsidR="007609D0" w:rsidRPr="00126502">
        <w:rPr>
          <w:lang w:val="en-US"/>
        </w:rPr>
        <w:t>Paul Szucs (Sony)</w:t>
      </w:r>
      <w:r w:rsidR="00CD179B">
        <w:rPr>
          <w:lang w:val="en-US"/>
        </w:rPr>
        <w:t>.</w:t>
      </w:r>
    </w:p>
    <w:p w14:paraId="71187B9D" w14:textId="77777777" w:rsidR="007747A6" w:rsidRDefault="007747A6" w:rsidP="007747A6"/>
    <w:p w14:paraId="534B1771" w14:textId="77777777" w:rsidR="007747A6" w:rsidRDefault="007747A6" w:rsidP="007747A6">
      <w:r>
        <w:t>Contents:</w:t>
      </w:r>
    </w:p>
    <w:p w14:paraId="02CF28FD" w14:textId="77777777" w:rsidR="004678A9" w:rsidRDefault="004678A9">
      <w:pPr>
        <w:pStyle w:val="TOC2"/>
        <w:rPr>
          <w:rFonts w:eastAsiaTheme="minorEastAsia" w:cstheme="minorBidi"/>
          <w:sz w:val="22"/>
          <w:szCs w:val="22"/>
        </w:rPr>
      </w:pPr>
      <w:r>
        <w:fldChar w:fldCharType="begin" w:fldLock="1"/>
      </w:r>
      <w:r>
        <w:instrText xml:space="preserve"> TOC \o "1-9" </w:instrText>
      </w:r>
      <w:r>
        <w:fldChar w:fldCharType="separate"/>
      </w:r>
      <w:r>
        <w:t>1</w:t>
      </w:r>
      <w:r>
        <w:rPr>
          <w:rFonts w:eastAsiaTheme="minorEastAsia" w:cstheme="minorBidi"/>
          <w:sz w:val="22"/>
          <w:szCs w:val="22"/>
        </w:rPr>
        <w:tab/>
      </w:r>
      <w:r>
        <w:t>Opening of the session at 14:00 h CET on 12th November 2019</w:t>
      </w:r>
      <w:r>
        <w:tab/>
      </w:r>
      <w:r>
        <w:fldChar w:fldCharType="begin" w:fldLock="1"/>
      </w:r>
      <w:r>
        <w:instrText xml:space="preserve"> PAGEREF _Toc24651555 \h </w:instrText>
      </w:r>
      <w:r>
        <w:fldChar w:fldCharType="separate"/>
      </w:r>
      <w:r>
        <w:t>2</w:t>
      </w:r>
      <w:r>
        <w:fldChar w:fldCharType="end"/>
      </w:r>
    </w:p>
    <w:p w14:paraId="60642AB4" w14:textId="77777777" w:rsidR="004678A9" w:rsidRDefault="004678A9">
      <w:pPr>
        <w:pStyle w:val="TOC2"/>
        <w:rPr>
          <w:rFonts w:eastAsiaTheme="minorEastAsia" w:cstheme="minorBidi"/>
          <w:sz w:val="22"/>
          <w:szCs w:val="22"/>
        </w:rPr>
      </w:pPr>
      <w:r>
        <w:t>2</w:t>
      </w:r>
      <w:r>
        <w:rPr>
          <w:rFonts w:eastAsiaTheme="minorEastAsia" w:cstheme="minorBidi"/>
          <w:sz w:val="22"/>
          <w:szCs w:val="22"/>
        </w:rPr>
        <w:tab/>
      </w:r>
      <w:r>
        <w:t>Approval of the agenda and registration of documents</w:t>
      </w:r>
      <w:r>
        <w:tab/>
      </w:r>
      <w:r>
        <w:fldChar w:fldCharType="begin" w:fldLock="1"/>
      </w:r>
      <w:r>
        <w:instrText xml:space="preserve"> PAGEREF _Toc24651556 \h </w:instrText>
      </w:r>
      <w:r>
        <w:fldChar w:fldCharType="separate"/>
      </w:r>
      <w:r>
        <w:t>2</w:t>
      </w:r>
      <w:r>
        <w:fldChar w:fldCharType="end"/>
      </w:r>
    </w:p>
    <w:p w14:paraId="7DC72F74" w14:textId="77777777" w:rsidR="004678A9" w:rsidRDefault="004678A9">
      <w:pPr>
        <w:pStyle w:val="TOC2"/>
        <w:rPr>
          <w:rFonts w:eastAsiaTheme="minorEastAsia" w:cstheme="minorBidi"/>
          <w:sz w:val="22"/>
          <w:szCs w:val="22"/>
        </w:rPr>
      </w:pPr>
      <w:r>
        <w:t>3</w:t>
      </w:r>
      <w:r>
        <w:rPr>
          <w:rFonts w:eastAsiaTheme="minorEastAsia" w:cstheme="minorBidi"/>
          <w:sz w:val="22"/>
          <w:szCs w:val="22"/>
        </w:rPr>
        <w:tab/>
      </w:r>
      <w:r>
        <w:t>Reports and liaisons from other groups</w:t>
      </w:r>
      <w:r>
        <w:tab/>
      </w:r>
      <w:r>
        <w:fldChar w:fldCharType="begin" w:fldLock="1"/>
      </w:r>
      <w:r>
        <w:instrText xml:space="preserve"> PAGEREF _Toc24651557 \h </w:instrText>
      </w:r>
      <w:r>
        <w:fldChar w:fldCharType="separate"/>
      </w:r>
      <w:r>
        <w:t>2</w:t>
      </w:r>
      <w:r>
        <w:fldChar w:fldCharType="end"/>
      </w:r>
    </w:p>
    <w:p w14:paraId="5D7473D8" w14:textId="77777777" w:rsidR="004678A9" w:rsidRDefault="004678A9">
      <w:pPr>
        <w:pStyle w:val="TOC2"/>
        <w:rPr>
          <w:rFonts w:eastAsiaTheme="minorEastAsia" w:cstheme="minorBidi"/>
          <w:sz w:val="22"/>
          <w:szCs w:val="22"/>
        </w:rPr>
      </w:pPr>
      <w:r>
        <w:t>4</w:t>
      </w:r>
      <w:r>
        <w:rPr>
          <w:rFonts w:eastAsiaTheme="minorEastAsia" w:cstheme="minorBidi"/>
          <w:sz w:val="22"/>
          <w:szCs w:val="22"/>
        </w:rPr>
        <w:tab/>
      </w:r>
      <w:r>
        <w:t>5GMSA (5G Media streaming architecture) – CR to TS 26.501</w:t>
      </w:r>
      <w:r>
        <w:tab/>
      </w:r>
      <w:r>
        <w:fldChar w:fldCharType="begin" w:fldLock="1"/>
      </w:r>
      <w:r>
        <w:instrText xml:space="preserve"> PAGEREF _Toc24651558 \h </w:instrText>
      </w:r>
      <w:r>
        <w:fldChar w:fldCharType="separate"/>
      </w:r>
      <w:r>
        <w:t>2</w:t>
      </w:r>
      <w:r>
        <w:fldChar w:fldCharType="end"/>
      </w:r>
    </w:p>
    <w:p w14:paraId="578D054D" w14:textId="77777777" w:rsidR="004678A9" w:rsidRDefault="004678A9" w:rsidP="005568A6">
      <w:pPr>
        <w:pStyle w:val="TOC2"/>
        <w:outlineLvl w:val="2"/>
        <w:rPr>
          <w:rFonts w:eastAsiaTheme="minorEastAsia" w:cstheme="minorBidi"/>
          <w:sz w:val="22"/>
          <w:szCs w:val="22"/>
        </w:rPr>
      </w:pPr>
      <w:r>
        <w:t>5</w:t>
      </w:r>
      <w:r>
        <w:rPr>
          <w:rFonts w:eastAsiaTheme="minorEastAsia" w:cstheme="minorBidi"/>
          <w:sz w:val="22"/>
          <w:szCs w:val="22"/>
        </w:rPr>
        <w:tab/>
      </w:r>
      <w:r>
        <w:t>5GMS3 (5G Media Streaming stage 3)</w:t>
      </w:r>
      <w:r>
        <w:tab/>
      </w:r>
      <w:r>
        <w:fldChar w:fldCharType="begin" w:fldLock="1"/>
      </w:r>
      <w:r>
        <w:instrText xml:space="preserve"> PAGEREF _Toc24651559 \h </w:instrText>
      </w:r>
      <w:r>
        <w:fldChar w:fldCharType="separate"/>
      </w:r>
      <w:r>
        <w:t>9</w:t>
      </w:r>
      <w:r>
        <w:fldChar w:fldCharType="end"/>
      </w:r>
    </w:p>
    <w:p w14:paraId="58114106" w14:textId="77777777" w:rsidR="004678A9" w:rsidRDefault="004678A9">
      <w:pPr>
        <w:pStyle w:val="TOC3"/>
        <w:rPr>
          <w:rFonts w:eastAsiaTheme="minorEastAsia" w:cstheme="minorBidi"/>
          <w:sz w:val="22"/>
          <w:szCs w:val="22"/>
        </w:rPr>
      </w:pPr>
      <w:r>
        <w:t>5.1</w:t>
      </w:r>
      <w:r>
        <w:rPr>
          <w:rFonts w:eastAsiaTheme="minorEastAsia" w:cstheme="minorBidi"/>
          <w:sz w:val="22"/>
          <w:szCs w:val="22"/>
        </w:rPr>
        <w:tab/>
      </w:r>
      <w:r>
        <w:t>TS 26.511</w:t>
      </w:r>
      <w:r>
        <w:tab/>
      </w:r>
      <w:r>
        <w:fldChar w:fldCharType="begin" w:fldLock="1"/>
      </w:r>
      <w:r>
        <w:instrText xml:space="preserve"> PAGEREF _Toc24651560 \h </w:instrText>
      </w:r>
      <w:r>
        <w:fldChar w:fldCharType="separate"/>
      </w:r>
      <w:r>
        <w:t>9</w:t>
      </w:r>
      <w:r>
        <w:fldChar w:fldCharType="end"/>
      </w:r>
    </w:p>
    <w:p w14:paraId="28F86C28" w14:textId="77777777" w:rsidR="004678A9" w:rsidRDefault="004678A9">
      <w:pPr>
        <w:pStyle w:val="TOC3"/>
        <w:rPr>
          <w:rFonts w:eastAsiaTheme="minorEastAsia" w:cstheme="minorBidi"/>
          <w:sz w:val="22"/>
          <w:szCs w:val="22"/>
        </w:rPr>
      </w:pPr>
      <w:r>
        <w:t>5.2</w:t>
      </w:r>
      <w:r>
        <w:rPr>
          <w:rFonts w:eastAsiaTheme="minorEastAsia" w:cstheme="minorBidi"/>
          <w:sz w:val="22"/>
          <w:szCs w:val="22"/>
        </w:rPr>
        <w:tab/>
      </w:r>
      <w:r>
        <w:t>TS 26.117 (13th Nov. 2019, time 16:00 – 18:00 CET)</w:t>
      </w:r>
      <w:r>
        <w:tab/>
      </w:r>
      <w:r>
        <w:fldChar w:fldCharType="begin" w:fldLock="1"/>
      </w:r>
      <w:r>
        <w:instrText xml:space="preserve"> PAGEREF _Toc24651561 \h </w:instrText>
      </w:r>
      <w:r>
        <w:fldChar w:fldCharType="separate"/>
      </w:r>
      <w:r>
        <w:t>10</w:t>
      </w:r>
      <w:r>
        <w:fldChar w:fldCharType="end"/>
      </w:r>
    </w:p>
    <w:p w14:paraId="5D5A005D" w14:textId="77777777" w:rsidR="004678A9" w:rsidRDefault="004678A9">
      <w:pPr>
        <w:pStyle w:val="TOC3"/>
        <w:rPr>
          <w:rFonts w:eastAsiaTheme="minorEastAsia" w:cstheme="minorBidi"/>
          <w:sz w:val="22"/>
          <w:szCs w:val="22"/>
        </w:rPr>
      </w:pPr>
      <w:r>
        <w:t>5.3</w:t>
      </w:r>
      <w:r>
        <w:rPr>
          <w:rFonts w:eastAsiaTheme="minorEastAsia" w:cstheme="minorBidi"/>
          <w:sz w:val="22"/>
          <w:szCs w:val="22"/>
        </w:rPr>
        <w:tab/>
      </w:r>
      <w:r>
        <w:t>TS 26.512</w:t>
      </w:r>
      <w:r>
        <w:tab/>
      </w:r>
      <w:r>
        <w:fldChar w:fldCharType="begin" w:fldLock="1"/>
      </w:r>
      <w:r>
        <w:instrText xml:space="preserve"> PAGEREF _Toc24651562 \h </w:instrText>
      </w:r>
      <w:r>
        <w:fldChar w:fldCharType="separate"/>
      </w:r>
      <w:r>
        <w:t>12</w:t>
      </w:r>
      <w:r>
        <w:fldChar w:fldCharType="end"/>
      </w:r>
    </w:p>
    <w:p w14:paraId="60CCD4B6" w14:textId="77777777" w:rsidR="004678A9" w:rsidRDefault="004678A9">
      <w:pPr>
        <w:pStyle w:val="TOC2"/>
        <w:rPr>
          <w:rFonts w:eastAsiaTheme="minorEastAsia" w:cstheme="minorBidi"/>
          <w:sz w:val="22"/>
          <w:szCs w:val="22"/>
        </w:rPr>
      </w:pPr>
      <w:r>
        <w:t>6</w:t>
      </w:r>
      <w:r>
        <w:rPr>
          <w:rFonts w:eastAsiaTheme="minorEastAsia" w:cstheme="minorBidi"/>
          <w:sz w:val="22"/>
          <w:szCs w:val="22"/>
        </w:rPr>
        <w:tab/>
      </w:r>
      <w:r>
        <w:t>Review of the future work plan</w:t>
      </w:r>
      <w:r>
        <w:tab/>
      </w:r>
      <w:r>
        <w:fldChar w:fldCharType="begin" w:fldLock="1"/>
      </w:r>
      <w:r>
        <w:instrText xml:space="preserve"> PAGEREF _Toc24651563 \h </w:instrText>
      </w:r>
      <w:r>
        <w:fldChar w:fldCharType="separate"/>
      </w:r>
      <w:r>
        <w:t>12</w:t>
      </w:r>
      <w:r>
        <w:fldChar w:fldCharType="end"/>
      </w:r>
    </w:p>
    <w:p w14:paraId="2D093DA8" w14:textId="77777777" w:rsidR="004678A9" w:rsidRDefault="004678A9">
      <w:pPr>
        <w:pStyle w:val="TOC2"/>
        <w:rPr>
          <w:rFonts w:eastAsiaTheme="minorEastAsia" w:cstheme="minorBidi"/>
          <w:sz w:val="22"/>
          <w:szCs w:val="22"/>
        </w:rPr>
      </w:pPr>
      <w:r>
        <w:t>7</w:t>
      </w:r>
      <w:r>
        <w:rPr>
          <w:rFonts w:eastAsiaTheme="minorEastAsia" w:cstheme="minorBidi"/>
          <w:sz w:val="22"/>
          <w:szCs w:val="22"/>
        </w:rPr>
        <w:tab/>
      </w:r>
      <w:r>
        <w:t>Any Other Business</w:t>
      </w:r>
      <w:r>
        <w:tab/>
      </w:r>
      <w:r>
        <w:fldChar w:fldCharType="begin" w:fldLock="1"/>
      </w:r>
      <w:r>
        <w:instrText xml:space="preserve"> PAGEREF _Toc24651564 \h </w:instrText>
      </w:r>
      <w:r>
        <w:fldChar w:fldCharType="separate"/>
      </w:r>
      <w:r>
        <w:t>13</w:t>
      </w:r>
      <w:r>
        <w:fldChar w:fldCharType="end"/>
      </w:r>
    </w:p>
    <w:p w14:paraId="568F3351" w14:textId="77777777" w:rsidR="004678A9" w:rsidRDefault="004678A9">
      <w:pPr>
        <w:pStyle w:val="TOC2"/>
        <w:rPr>
          <w:rFonts w:eastAsiaTheme="minorEastAsia" w:cstheme="minorBidi"/>
          <w:sz w:val="22"/>
          <w:szCs w:val="22"/>
        </w:rPr>
      </w:pPr>
      <w:r>
        <w:t>8</w:t>
      </w:r>
      <w:r>
        <w:rPr>
          <w:rFonts w:eastAsiaTheme="minorEastAsia" w:cstheme="minorBidi"/>
          <w:sz w:val="22"/>
          <w:szCs w:val="22"/>
        </w:rPr>
        <w:tab/>
      </w:r>
      <w:r>
        <w:t>Close of the session (latest 18:00 h CET on 14th November 2019)</w:t>
      </w:r>
      <w:r>
        <w:tab/>
      </w:r>
      <w:r>
        <w:fldChar w:fldCharType="begin" w:fldLock="1"/>
      </w:r>
      <w:r>
        <w:instrText xml:space="preserve"> PAGEREF _Toc24651565 \h </w:instrText>
      </w:r>
      <w:r>
        <w:fldChar w:fldCharType="separate"/>
      </w:r>
      <w:r>
        <w:t>13</w:t>
      </w:r>
      <w:r>
        <w:fldChar w:fldCharType="end"/>
      </w:r>
    </w:p>
    <w:p w14:paraId="4EB089BC" w14:textId="77777777" w:rsidR="004678A9" w:rsidRDefault="004678A9">
      <w:pPr>
        <w:pStyle w:val="TOC2"/>
        <w:rPr>
          <w:rFonts w:eastAsiaTheme="minorEastAsia" w:cstheme="minorBidi"/>
          <w:sz w:val="22"/>
          <w:szCs w:val="22"/>
        </w:rPr>
      </w:pPr>
      <w:r>
        <w:t>Annex A: List of contribution documents</w:t>
      </w:r>
      <w:r>
        <w:tab/>
      </w:r>
      <w:r>
        <w:fldChar w:fldCharType="begin" w:fldLock="1"/>
      </w:r>
      <w:r>
        <w:instrText xml:space="preserve"> PAGEREF _Toc24651566 \h </w:instrText>
      </w:r>
      <w:r>
        <w:fldChar w:fldCharType="separate"/>
      </w:r>
      <w:r>
        <w:t>14</w:t>
      </w:r>
      <w:r>
        <w:fldChar w:fldCharType="end"/>
      </w:r>
    </w:p>
    <w:p w14:paraId="65A0CCEF" w14:textId="77777777" w:rsidR="004678A9" w:rsidRDefault="004678A9">
      <w:pPr>
        <w:pStyle w:val="TOC2"/>
        <w:rPr>
          <w:rFonts w:eastAsiaTheme="minorEastAsia" w:cstheme="minorBidi"/>
          <w:sz w:val="22"/>
          <w:szCs w:val="22"/>
        </w:rPr>
      </w:pPr>
      <w:r>
        <w:t>Annex B: List of change requests</w:t>
      </w:r>
      <w:r>
        <w:tab/>
      </w:r>
      <w:r>
        <w:fldChar w:fldCharType="begin" w:fldLock="1"/>
      </w:r>
      <w:r>
        <w:instrText xml:space="preserve"> PAGEREF _Toc24651567 \h </w:instrText>
      </w:r>
      <w:r>
        <w:fldChar w:fldCharType="separate"/>
      </w:r>
      <w:r>
        <w:t>17</w:t>
      </w:r>
      <w:r>
        <w:fldChar w:fldCharType="end"/>
      </w:r>
    </w:p>
    <w:p w14:paraId="64E2CC48" w14:textId="77777777" w:rsidR="004678A9" w:rsidRDefault="004678A9">
      <w:pPr>
        <w:pStyle w:val="TOC2"/>
        <w:rPr>
          <w:rFonts w:eastAsiaTheme="minorEastAsia" w:cstheme="minorBidi"/>
          <w:sz w:val="22"/>
          <w:szCs w:val="22"/>
        </w:rPr>
      </w:pPr>
      <w:r>
        <w:t>Annex C: Lists of liaisons</w:t>
      </w:r>
      <w:r>
        <w:tab/>
      </w:r>
      <w:r>
        <w:fldChar w:fldCharType="begin" w:fldLock="1"/>
      </w:r>
      <w:r>
        <w:instrText xml:space="preserve"> PAGEREF _Toc24651568 \h </w:instrText>
      </w:r>
      <w:r>
        <w:fldChar w:fldCharType="separate"/>
      </w:r>
      <w:r>
        <w:t>18</w:t>
      </w:r>
      <w:r>
        <w:fldChar w:fldCharType="end"/>
      </w:r>
    </w:p>
    <w:p w14:paraId="6BC3CFBA" w14:textId="77777777" w:rsidR="004678A9" w:rsidRDefault="004678A9">
      <w:pPr>
        <w:pStyle w:val="TOC3"/>
        <w:rPr>
          <w:rFonts w:eastAsiaTheme="minorEastAsia" w:cstheme="minorBidi"/>
          <w:sz w:val="22"/>
          <w:szCs w:val="22"/>
        </w:rPr>
      </w:pPr>
      <w:r>
        <w:t>C1: Incoming liaison statements</w:t>
      </w:r>
      <w:r>
        <w:tab/>
      </w:r>
      <w:r>
        <w:fldChar w:fldCharType="begin" w:fldLock="1"/>
      </w:r>
      <w:r>
        <w:instrText xml:space="preserve"> PAGEREF _Toc24651569 \h </w:instrText>
      </w:r>
      <w:r>
        <w:fldChar w:fldCharType="separate"/>
      </w:r>
      <w:r>
        <w:t>18</w:t>
      </w:r>
      <w:r>
        <w:fldChar w:fldCharType="end"/>
      </w:r>
    </w:p>
    <w:p w14:paraId="52051026" w14:textId="77777777" w:rsidR="004678A9" w:rsidRDefault="004678A9">
      <w:pPr>
        <w:pStyle w:val="TOC3"/>
        <w:rPr>
          <w:rFonts w:eastAsiaTheme="minorEastAsia" w:cstheme="minorBidi"/>
          <w:sz w:val="22"/>
          <w:szCs w:val="22"/>
        </w:rPr>
      </w:pPr>
      <w:r>
        <w:lastRenderedPageBreak/>
        <w:t>C2: Outgoing liaison statements</w:t>
      </w:r>
      <w:r>
        <w:tab/>
      </w:r>
      <w:r>
        <w:fldChar w:fldCharType="begin" w:fldLock="1"/>
      </w:r>
      <w:r>
        <w:instrText xml:space="preserve"> PAGEREF _Toc24651570 \h </w:instrText>
      </w:r>
      <w:r>
        <w:fldChar w:fldCharType="separate"/>
      </w:r>
      <w:r>
        <w:t>18</w:t>
      </w:r>
      <w:r>
        <w:fldChar w:fldCharType="end"/>
      </w:r>
    </w:p>
    <w:p w14:paraId="27496C21" w14:textId="77777777" w:rsidR="004678A9" w:rsidRDefault="004678A9">
      <w:pPr>
        <w:pStyle w:val="TOC2"/>
        <w:rPr>
          <w:rFonts w:eastAsiaTheme="minorEastAsia" w:cstheme="minorBidi"/>
          <w:sz w:val="22"/>
          <w:szCs w:val="22"/>
        </w:rPr>
      </w:pPr>
      <w:r>
        <w:t>Annex D: List of agreed/approved new and revised Work Items</w:t>
      </w:r>
      <w:r>
        <w:tab/>
      </w:r>
      <w:r>
        <w:fldChar w:fldCharType="begin" w:fldLock="1"/>
      </w:r>
      <w:r>
        <w:instrText xml:space="preserve"> PAGEREF _Toc24651571 \h </w:instrText>
      </w:r>
      <w:r>
        <w:fldChar w:fldCharType="separate"/>
      </w:r>
      <w:r>
        <w:t>19</w:t>
      </w:r>
      <w:r>
        <w:fldChar w:fldCharType="end"/>
      </w:r>
    </w:p>
    <w:p w14:paraId="46C5FE29" w14:textId="77777777" w:rsidR="004678A9" w:rsidRDefault="004678A9">
      <w:pPr>
        <w:pStyle w:val="TOC2"/>
        <w:rPr>
          <w:rFonts w:eastAsiaTheme="minorEastAsia" w:cstheme="minorBidi"/>
          <w:sz w:val="22"/>
          <w:szCs w:val="22"/>
        </w:rPr>
      </w:pPr>
      <w:r>
        <w:t>Annex E: List of draft Technical Specifications and Reports</w:t>
      </w:r>
      <w:r>
        <w:tab/>
      </w:r>
      <w:r>
        <w:fldChar w:fldCharType="begin" w:fldLock="1"/>
      </w:r>
      <w:r>
        <w:instrText xml:space="preserve"> PAGEREF _Toc24651572 \h </w:instrText>
      </w:r>
      <w:r>
        <w:fldChar w:fldCharType="separate"/>
      </w:r>
      <w:r>
        <w:t>20</w:t>
      </w:r>
      <w:r>
        <w:fldChar w:fldCharType="end"/>
      </w:r>
    </w:p>
    <w:p w14:paraId="34B4525F" w14:textId="77777777" w:rsidR="004678A9" w:rsidRDefault="004678A9">
      <w:pPr>
        <w:pStyle w:val="TOC2"/>
        <w:rPr>
          <w:rFonts w:eastAsiaTheme="minorEastAsia" w:cstheme="minorBidi"/>
          <w:sz w:val="22"/>
          <w:szCs w:val="22"/>
        </w:rPr>
      </w:pPr>
      <w:r>
        <w:t>Annex F: List of action items</w:t>
      </w:r>
      <w:r>
        <w:tab/>
      </w:r>
      <w:r>
        <w:fldChar w:fldCharType="begin" w:fldLock="1"/>
      </w:r>
      <w:r>
        <w:instrText xml:space="preserve"> PAGEREF _Toc24651573 \h </w:instrText>
      </w:r>
      <w:r>
        <w:fldChar w:fldCharType="separate"/>
      </w:r>
      <w:r>
        <w:t>21</w:t>
      </w:r>
      <w:r>
        <w:fldChar w:fldCharType="end"/>
      </w:r>
    </w:p>
    <w:p w14:paraId="04C8DA6F" w14:textId="77777777" w:rsidR="004678A9" w:rsidRDefault="004678A9">
      <w:pPr>
        <w:pStyle w:val="TOC2"/>
        <w:rPr>
          <w:rFonts w:eastAsiaTheme="minorEastAsia" w:cstheme="minorBidi"/>
          <w:sz w:val="22"/>
          <w:szCs w:val="22"/>
        </w:rPr>
      </w:pPr>
      <w:r>
        <w:t>Annex G: List of decisions</w:t>
      </w:r>
      <w:r>
        <w:tab/>
      </w:r>
      <w:r>
        <w:fldChar w:fldCharType="begin" w:fldLock="1"/>
      </w:r>
      <w:r>
        <w:instrText xml:space="preserve"> PAGEREF _Toc24651574 \h </w:instrText>
      </w:r>
      <w:r>
        <w:fldChar w:fldCharType="separate"/>
      </w:r>
      <w:r>
        <w:t>22</w:t>
      </w:r>
      <w:r>
        <w:fldChar w:fldCharType="end"/>
      </w:r>
    </w:p>
    <w:p w14:paraId="28709896" w14:textId="77777777" w:rsidR="004678A9" w:rsidRDefault="004678A9">
      <w:pPr>
        <w:pStyle w:val="TOC2"/>
        <w:rPr>
          <w:rFonts w:eastAsiaTheme="minorEastAsia" w:cstheme="minorBidi"/>
          <w:sz w:val="22"/>
          <w:szCs w:val="22"/>
        </w:rPr>
      </w:pPr>
      <w:r>
        <w:t>Annex H: List of participants</w:t>
      </w:r>
      <w:r>
        <w:tab/>
      </w:r>
      <w:r>
        <w:fldChar w:fldCharType="begin" w:fldLock="1"/>
      </w:r>
      <w:r>
        <w:instrText xml:space="preserve"> PAGEREF _Toc24651575 \h </w:instrText>
      </w:r>
      <w:r>
        <w:fldChar w:fldCharType="separate"/>
      </w:r>
      <w:r>
        <w:t>23</w:t>
      </w:r>
      <w:r>
        <w:fldChar w:fldCharType="end"/>
      </w:r>
    </w:p>
    <w:p w14:paraId="029A782E" w14:textId="77777777" w:rsidR="004678A9" w:rsidRDefault="004678A9">
      <w:pPr>
        <w:pStyle w:val="TOC2"/>
        <w:rPr>
          <w:rFonts w:eastAsiaTheme="minorEastAsia" w:cstheme="minorBidi"/>
          <w:sz w:val="22"/>
          <w:szCs w:val="22"/>
        </w:rPr>
      </w:pPr>
      <w:r>
        <w:t>Annex I: List of future meetings</w:t>
      </w:r>
      <w:r>
        <w:tab/>
      </w:r>
      <w:r>
        <w:fldChar w:fldCharType="begin" w:fldLock="1"/>
      </w:r>
      <w:r>
        <w:instrText xml:space="preserve"> PAGEREF _Toc24651576 \h </w:instrText>
      </w:r>
      <w:r>
        <w:fldChar w:fldCharType="separate"/>
      </w:r>
      <w:r>
        <w:t>24</w:t>
      </w:r>
      <w:r>
        <w:fldChar w:fldCharType="end"/>
      </w:r>
    </w:p>
    <w:p w14:paraId="7B012D56" w14:textId="77777777" w:rsidR="007747A6" w:rsidRPr="00340804" w:rsidRDefault="004678A9" w:rsidP="007747A6">
      <w:pPr>
        <w:rPr>
          <w:lang w:val="en-US"/>
        </w:rPr>
      </w:pPr>
      <w:r>
        <w:rPr>
          <w:noProof/>
        </w:rPr>
        <w:fldChar w:fldCharType="end"/>
      </w:r>
    </w:p>
    <w:p w14:paraId="77353806" w14:textId="77777777" w:rsidR="007747A6" w:rsidRDefault="007747A6" w:rsidP="00F61B37">
      <w:pPr>
        <w:pStyle w:val="Heading2"/>
        <w:numPr>
          <w:ilvl w:val="0"/>
          <w:numId w:val="1"/>
        </w:numPr>
        <w:ind w:hanging="1500"/>
      </w:pPr>
      <w:r w:rsidRPr="00340804">
        <w:rPr>
          <w:lang w:val="en-US"/>
        </w:rPr>
        <w:br w:type="page"/>
      </w:r>
      <w:bookmarkStart w:id="1" w:name="_Toc24651555"/>
      <w:r>
        <w:lastRenderedPageBreak/>
        <w:t>Opening of the session at 14:00 h CET on 12th November 2019</w:t>
      </w:r>
      <w:bookmarkEnd w:id="1"/>
    </w:p>
    <w:p w14:paraId="4FB331CB" w14:textId="77777777" w:rsidR="00B43C9A" w:rsidRDefault="00B43C9A" w:rsidP="00B43C9A">
      <w:r>
        <w:t xml:space="preserve">The meeting was opened by </w:t>
      </w:r>
      <w:r w:rsidR="00126502">
        <w:t xml:space="preserve">Frédéric Gabin, </w:t>
      </w:r>
      <w:r>
        <w:t xml:space="preserve">the </w:t>
      </w:r>
      <w:r w:rsidR="00F61B37">
        <w:t>SA4 SWG Chairman at 14:00 h, and a representative of KPN N.V. made the welcome speech.</w:t>
      </w:r>
    </w:p>
    <w:p w14:paraId="288A1D14" w14:textId="77777777" w:rsidR="00126502" w:rsidRDefault="00126502" w:rsidP="00B43C9A">
      <w:r>
        <w:t>There was a round of introduction.</w:t>
      </w:r>
    </w:p>
    <w:p w14:paraId="558A440F" w14:textId="77777777" w:rsidR="00126502" w:rsidRDefault="00126502" w:rsidP="00B43C9A">
      <w:pPr>
        <w:rPr>
          <w:lang w:val="en-US"/>
        </w:rPr>
      </w:pPr>
      <w:r w:rsidRPr="00126502">
        <w:rPr>
          <w:lang w:val="en-US"/>
        </w:rPr>
        <w:t xml:space="preserve">Gilles </w:t>
      </w:r>
      <w:proofErr w:type="spellStart"/>
      <w:r w:rsidRPr="00126502">
        <w:rPr>
          <w:lang w:val="en-US"/>
        </w:rPr>
        <w:t>Teniou</w:t>
      </w:r>
      <w:proofErr w:type="spellEnd"/>
      <w:r w:rsidRPr="00126502">
        <w:rPr>
          <w:lang w:val="en-US"/>
        </w:rPr>
        <w:t xml:space="preserve"> (Orange), Paul Szucs (Sony) were </w:t>
      </w:r>
      <w:r>
        <w:rPr>
          <w:lang w:val="en-US"/>
        </w:rPr>
        <w:t>assigned as the main minute takers. Online meeting minutes were made available at:</w:t>
      </w:r>
    </w:p>
    <w:p w14:paraId="3461CB57" w14:textId="77777777" w:rsidR="00126502" w:rsidRPr="00126502" w:rsidRDefault="002A778E" w:rsidP="00126502">
      <w:pPr>
        <w:rPr>
          <w:lang w:val="en-US" w:eastAsia="fr-FR"/>
        </w:rPr>
      </w:pPr>
      <w:hyperlink r:id="rId8" w:history="1">
        <w:r w:rsidR="00126502" w:rsidRPr="00126502">
          <w:rPr>
            <w:color w:val="954F72"/>
            <w:u w:val="single"/>
            <w:lang w:val="en-US" w:eastAsia="fr-FR"/>
          </w:rPr>
          <w:t>https://docs.google.com/document/d/19gfomxQBx8QlAekArjpc0A_kxRtIaQOy6a9GnE-QZeI/edit</w:t>
        </w:r>
      </w:hyperlink>
    </w:p>
    <w:p w14:paraId="26C2A4EB" w14:textId="77777777" w:rsidR="00F61B37" w:rsidRDefault="00F61B37" w:rsidP="00B43C9A">
      <w:r>
        <w:t xml:space="preserve">The SA4 MBS SWG AH on 5GMS3 (12th Nov. 2019, 14:00 - 14th Nov. 2019, 18:00; Location </w:t>
      </w:r>
      <w:proofErr w:type="gramStart"/>
      <w:r>
        <w:t>The</w:t>
      </w:r>
      <w:proofErr w:type="gramEnd"/>
      <w:r>
        <w:t xml:space="preserve"> Hague, The Netherlands, host: KPN; offered remote participation facility).</w:t>
      </w:r>
    </w:p>
    <w:p w14:paraId="143D9CD2" w14:textId="77777777" w:rsidR="00F61B37" w:rsidRDefault="00F61B37" w:rsidP="00B43C9A">
      <w:r>
        <w:t>Session devoted to audio aspects with remote participation on 13th Nov. 2019, time 16:00 - 18:00 CET.</w:t>
      </w:r>
    </w:p>
    <w:p w14:paraId="1AB5E8C7" w14:textId="77777777" w:rsidR="00F61B37" w:rsidRDefault="00F61B37" w:rsidP="00B43C9A">
      <w:r>
        <w:t>Document submission deadline: 8th Nov. 2019, 23:59 CET.</w:t>
      </w:r>
      <w:r>
        <w:tab/>
        <w:t xml:space="preserve"> Powers were conferred at SA4#106 as follows:</w:t>
      </w:r>
    </w:p>
    <w:p w14:paraId="4FAFCE84" w14:textId="77777777" w:rsidR="00F61B37" w:rsidRDefault="00F61B37" w:rsidP="00F61B37">
      <w:r>
        <w:t>-</w:t>
      </w:r>
      <w:r>
        <w:tab/>
        <w:t>Power to agree TS 26.511 V1.0.0 for presentation for information at SA#86</w:t>
      </w:r>
    </w:p>
    <w:p w14:paraId="26928EF2" w14:textId="77777777" w:rsidR="00F61B37" w:rsidRDefault="00F61B37" w:rsidP="00B43C9A">
      <w:r>
        <w:t>-</w:t>
      </w:r>
      <w:r>
        <w:tab/>
        <w:t>Power to agree TS 26.117 V1.0.0 for presentation for information at SA#86</w:t>
      </w:r>
    </w:p>
    <w:p w14:paraId="5F82B074" w14:textId="77777777" w:rsidR="00F61B37" w:rsidRDefault="00F61B37" w:rsidP="00B43C9A">
      <w:r>
        <w:t>-</w:t>
      </w:r>
      <w:r>
        <w:tab/>
        <w:t>Power to agree TS 26.512 V1.0.0 for presentation for information at SA#86</w:t>
      </w:r>
    </w:p>
    <w:p w14:paraId="33B84A7A" w14:textId="77777777" w:rsidR="00F61B37" w:rsidRDefault="00F61B37" w:rsidP="00B43C9A">
      <w:r>
        <w:t>-</w:t>
      </w:r>
      <w:r>
        <w:tab/>
        <w:t>Power to agree CR to TS 26.501 on 5GMS architecture (stage 2)</w:t>
      </w:r>
    </w:p>
    <w:p w14:paraId="400DF938" w14:textId="77777777" w:rsidR="00F61B37" w:rsidRPr="00B43C9A" w:rsidRDefault="00F61B37" w:rsidP="00B43C9A"/>
    <w:p w14:paraId="731EBD72" w14:textId="77777777" w:rsidR="007747A6" w:rsidRDefault="007747A6" w:rsidP="007747A6">
      <w:pPr>
        <w:pStyle w:val="Heading2"/>
      </w:pPr>
      <w:bookmarkStart w:id="2" w:name="_Toc24651556"/>
      <w:r>
        <w:t>2</w:t>
      </w:r>
      <w:r>
        <w:tab/>
        <w:t>Approval of the agenda and registration of documents</w:t>
      </w:r>
      <w:bookmarkEnd w:id="2"/>
    </w:p>
    <w:p w14:paraId="7D56B206" w14:textId="77777777" w:rsidR="007747A6" w:rsidRDefault="007747A6" w:rsidP="007747A6">
      <w:pPr>
        <w:rPr>
          <w:rFonts w:ascii="Arial" w:hAnsi="Arial" w:cs="Arial"/>
          <w:b/>
          <w:sz w:val="24"/>
        </w:rPr>
      </w:pPr>
      <w:r>
        <w:rPr>
          <w:rFonts w:ascii="Arial" w:hAnsi="Arial" w:cs="Arial"/>
          <w:b/>
          <w:color w:val="0000FF"/>
          <w:sz w:val="24"/>
        </w:rPr>
        <w:t>S4-AHI859</w:t>
      </w:r>
      <w:r>
        <w:rPr>
          <w:rFonts w:ascii="Arial" w:hAnsi="Arial" w:cs="Arial"/>
          <w:b/>
          <w:color w:val="0000FF"/>
          <w:sz w:val="24"/>
        </w:rPr>
        <w:tab/>
      </w:r>
      <w:r>
        <w:rPr>
          <w:rFonts w:ascii="Arial" w:hAnsi="Arial" w:cs="Arial"/>
          <w:b/>
          <w:sz w:val="24"/>
        </w:rPr>
        <w:t>Proposed agenda for SA4 MBS SWG AH meeting on 5GMS3 12-14 November 2019</w:t>
      </w:r>
    </w:p>
    <w:p w14:paraId="01F89AE0" w14:textId="77777777" w:rsidR="007747A6" w:rsidRDefault="007747A6" w:rsidP="007747A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3GPP SA4 MBS SWG Chairman</w:t>
      </w:r>
    </w:p>
    <w:p w14:paraId="395A3F3E" w14:textId="77777777" w:rsidR="007747A6" w:rsidRDefault="007747A6" w:rsidP="007747A6">
      <w:pPr>
        <w:rPr>
          <w:rFonts w:ascii="Arial" w:hAnsi="Arial" w:cs="Arial"/>
          <w:b/>
        </w:rPr>
      </w:pPr>
      <w:r>
        <w:rPr>
          <w:rFonts w:ascii="Arial" w:hAnsi="Arial" w:cs="Arial"/>
          <w:b/>
        </w:rPr>
        <w:t xml:space="preserve">Discussion: </w:t>
      </w:r>
    </w:p>
    <w:p w14:paraId="56390C62" w14:textId="77777777" w:rsidR="00126502" w:rsidRPr="00685B01" w:rsidRDefault="00126502" w:rsidP="0010035F">
      <w:pPr>
        <w:pStyle w:val="Discussion"/>
      </w:pPr>
      <w:r w:rsidRPr="00685B01">
        <w:t xml:space="preserve">No comment on the </w:t>
      </w:r>
      <w:proofErr w:type="spellStart"/>
      <w:r w:rsidRPr="00685B01">
        <w:t>tdoc</w:t>
      </w:r>
      <w:proofErr w:type="spellEnd"/>
      <w:r w:rsidRPr="00685B01">
        <w:t xml:space="preserve"> allocation, it is agreed. </w:t>
      </w:r>
    </w:p>
    <w:p w14:paraId="659CFACB"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E2CDD" w14:textId="77777777" w:rsidR="007747A6" w:rsidRDefault="007747A6" w:rsidP="007747A6">
      <w:pPr>
        <w:pStyle w:val="Heading2"/>
      </w:pPr>
      <w:r>
        <w:t>3</w:t>
      </w:r>
      <w:r>
        <w:tab/>
      </w:r>
      <w:bookmarkStart w:id="3" w:name="_Toc24651557"/>
      <w:r>
        <w:t>Reports and liaisons from other groups</w:t>
      </w:r>
      <w:bookmarkEnd w:id="3"/>
    </w:p>
    <w:p w14:paraId="1C1C0270" w14:textId="77777777" w:rsidR="00126502" w:rsidRPr="00126502" w:rsidRDefault="00126502" w:rsidP="00126502">
      <w:r>
        <w:t>None during this meeting.</w:t>
      </w:r>
    </w:p>
    <w:p w14:paraId="79964898" w14:textId="77777777" w:rsidR="003E38CC" w:rsidRDefault="003E38CC">
      <w:pPr>
        <w:overflowPunct/>
        <w:autoSpaceDE/>
        <w:autoSpaceDN/>
        <w:adjustRightInd/>
        <w:spacing w:after="0"/>
        <w:textAlignment w:val="auto"/>
        <w:rPr>
          <w:rFonts w:ascii="Arial" w:hAnsi="Arial"/>
          <w:sz w:val="32"/>
        </w:rPr>
      </w:pPr>
      <w:bookmarkStart w:id="4" w:name="_Toc24651558"/>
      <w:r>
        <w:br w:type="page"/>
      </w:r>
    </w:p>
    <w:p w14:paraId="156BDB1E" w14:textId="77777777" w:rsidR="007747A6" w:rsidRDefault="007747A6" w:rsidP="007747A6">
      <w:pPr>
        <w:pStyle w:val="Heading2"/>
      </w:pPr>
      <w:r>
        <w:lastRenderedPageBreak/>
        <w:t>4</w:t>
      </w:r>
      <w:r>
        <w:tab/>
        <w:t>5GMSA (5G Media streaming architecture) – CR to TS 26.501</w:t>
      </w:r>
      <w:bookmarkEnd w:id="4"/>
    </w:p>
    <w:p w14:paraId="65C1D6F4" w14:textId="77777777" w:rsidR="007747A6" w:rsidRDefault="007747A6" w:rsidP="007747A6">
      <w:pPr>
        <w:rPr>
          <w:rFonts w:ascii="Arial" w:hAnsi="Arial" w:cs="Arial"/>
          <w:b/>
          <w:sz w:val="24"/>
        </w:rPr>
      </w:pPr>
      <w:r>
        <w:rPr>
          <w:rFonts w:ascii="Arial" w:hAnsi="Arial" w:cs="Arial"/>
          <w:b/>
          <w:color w:val="0000FF"/>
          <w:sz w:val="24"/>
        </w:rPr>
        <w:t>S4-AHI860</w:t>
      </w:r>
      <w:r>
        <w:rPr>
          <w:rFonts w:ascii="Arial" w:hAnsi="Arial" w:cs="Arial"/>
          <w:b/>
          <w:color w:val="0000FF"/>
          <w:sz w:val="24"/>
        </w:rPr>
        <w:tab/>
      </w:r>
      <w:r>
        <w:rPr>
          <w:rFonts w:ascii="Arial" w:hAnsi="Arial" w:cs="Arial"/>
          <w:b/>
          <w:sz w:val="24"/>
        </w:rPr>
        <w:t>5GMSA Network Assistance Elaboration</w:t>
      </w:r>
    </w:p>
    <w:p w14:paraId="58602C4D" w14:textId="77777777" w:rsidR="0010035F" w:rsidRPr="003E38CC" w:rsidRDefault="007747A6" w:rsidP="007747A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Sony Europe B.V.</w:t>
      </w:r>
    </w:p>
    <w:p w14:paraId="7C9061C2" w14:textId="77777777" w:rsidR="007747A6" w:rsidRDefault="007747A6" w:rsidP="007747A6">
      <w:pPr>
        <w:rPr>
          <w:rFonts w:ascii="Arial" w:hAnsi="Arial" w:cs="Arial"/>
          <w:b/>
        </w:rPr>
      </w:pPr>
      <w:r>
        <w:rPr>
          <w:rFonts w:ascii="Arial" w:hAnsi="Arial" w:cs="Arial"/>
          <w:b/>
        </w:rPr>
        <w:t xml:space="preserve">Discussion: </w:t>
      </w:r>
    </w:p>
    <w:p w14:paraId="4A033CDF" w14:textId="77777777" w:rsidR="00126502" w:rsidRPr="00685B01" w:rsidRDefault="00126502" w:rsidP="0010035F">
      <w:pPr>
        <w:numPr>
          <w:ilvl w:val="0"/>
          <w:numId w:val="2"/>
        </w:numPr>
        <w:overflowPunct/>
        <w:autoSpaceDE/>
        <w:autoSpaceDN/>
        <w:adjustRightInd/>
        <w:spacing w:after="0"/>
        <w:ind w:left="714" w:hanging="357"/>
        <w:textAlignment w:val="auto"/>
        <w:rPr>
          <w:lang w:val="en-US"/>
        </w:rPr>
      </w:pPr>
      <w:r w:rsidRPr="00685B01">
        <w:rPr>
          <w:lang w:val="en-US"/>
        </w:rPr>
        <w:t>Charles: ANBR term. has concern with naming a proprietary approach, acceptable in a study but this is a spec.</w:t>
      </w:r>
    </w:p>
    <w:p w14:paraId="79431857" w14:textId="77777777" w:rsidR="00126502" w:rsidRPr="00685B01" w:rsidRDefault="00126502" w:rsidP="0010035F">
      <w:pPr>
        <w:numPr>
          <w:ilvl w:val="0"/>
          <w:numId w:val="2"/>
        </w:numPr>
        <w:overflowPunct/>
        <w:autoSpaceDE/>
        <w:autoSpaceDN/>
        <w:adjustRightInd/>
        <w:spacing w:after="0"/>
        <w:ind w:left="714" w:hanging="357"/>
        <w:textAlignment w:val="auto"/>
        <w:rPr>
          <w:lang w:val="en-US"/>
        </w:rPr>
      </w:pPr>
      <w:r w:rsidRPr="00685B01">
        <w:rPr>
          <w:lang w:val="en-US"/>
        </w:rPr>
        <w:t>Thorsten: well done practice is to mention that it is up to the implementer to decide.</w:t>
      </w:r>
    </w:p>
    <w:p w14:paraId="1E09BFF0" w14:textId="77777777" w:rsidR="00126502" w:rsidRPr="00685B01" w:rsidRDefault="00126502" w:rsidP="0010035F">
      <w:pPr>
        <w:numPr>
          <w:ilvl w:val="0"/>
          <w:numId w:val="2"/>
        </w:numPr>
        <w:overflowPunct/>
        <w:autoSpaceDE/>
        <w:autoSpaceDN/>
        <w:adjustRightInd/>
        <w:spacing w:after="0"/>
        <w:ind w:left="714" w:hanging="357"/>
        <w:textAlignment w:val="auto"/>
        <w:rPr>
          <w:lang w:val="en-US"/>
        </w:rPr>
      </w:pPr>
      <w:r w:rsidRPr="00685B01">
        <w:rPr>
          <w:lang w:val="en-US"/>
        </w:rPr>
        <w:t>Paul: not suggesting a particular approach.</w:t>
      </w:r>
    </w:p>
    <w:p w14:paraId="77151740" w14:textId="77777777" w:rsidR="00126502" w:rsidRPr="00685B01" w:rsidRDefault="00126502" w:rsidP="0010035F">
      <w:pPr>
        <w:numPr>
          <w:ilvl w:val="0"/>
          <w:numId w:val="2"/>
        </w:numPr>
        <w:overflowPunct/>
        <w:autoSpaceDE/>
        <w:autoSpaceDN/>
        <w:adjustRightInd/>
        <w:spacing w:after="0"/>
        <w:ind w:left="714" w:hanging="357"/>
        <w:textAlignment w:val="auto"/>
        <w:rPr>
          <w:lang w:val="en-US"/>
        </w:rPr>
      </w:pPr>
      <w:r w:rsidRPr="00685B01">
        <w:rPr>
          <w:lang w:val="en-US"/>
        </w:rPr>
        <w:t>Charles: Seems to be a bit early until we know what it really does.</w:t>
      </w:r>
    </w:p>
    <w:p w14:paraId="7F29F3DF" w14:textId="77777777" w:rsidR="00126502" w:rsidRPr="00685B01" w:rsidRDefault="00126502" w:rsidP="0010035F">
      <w:pPr>
        <w:numPr>
          <w:ilvl w:val="0"/>
          <w:numId w:val="2"/>
        </w:numPr>
        <w:overflowPunct/>
        <w:autoSpaceDE/>
        <w:autoSpaceDN/>
        <w:adjustRightInd/>
        <w:spacing w:after="0"/>
        <w:ind w:left="714" w:hanging="357"/>
        <w:textAlignment w:val="auto"/>
        <w:rPr>
          <w:lang w:val="en-US"/>
        </w:rPr>
      </w:pPr>
      <w:r w:rsidRPr="00685B01">
        <w:rPr>
          <w:lang w:val="en-US"/>
        </w:rPr>
        <w:t>Paul: only a discussion document introducing the possibilities.</w:t>
      </w:r>
    </w:p>
    <w:p w14:paraId="077DBB82" w14:textId="77777777" w:rsidR="00126502" w:rsidRPr="00685B01" w:rsidRDefault="00126502" w:rsidP="0010035F">
      <w:pPr>
        <w:numPr>
          <w:ilvl w:val="0"/>
          <w:numId w:val="2"/>
        </w:numPr>
        <w:overflowPunct/>
        <w:autoSpaceDE/>
        <w:autoSpaceDN/>
        <w:adjustRightInd/>
        <w:spacing w:after="0"/>
        <w:ind w:left="714" w:hanging="357"/>
        <w:textAlignment w:val="auto"/>
        <w:rPr>
          <w:lang w:val="en-US"/>
        </w:rPr>
      </w:pPr>
      <w:r w:rsidRPr="00685B01">
        <w:rPr>
          <w:lang w:val="en-US"/>
        </w:rPr>
        <w:t>Charles: we have to think about the real implications.</w:t>
      </w:r>
    </w:p>
    <w:p w14:paraId="7D8F29B0" w14:textId="77777777" w:rsidR="00126502" w:rsidRPr="00685B01" w:rsidRDefault="00126502" w:rsidP="0010035F">
      <w:pPr>
        <w:numPr>
          <w:ilvl w:val="0"/>
          <w:numId w:val="2"/>
        </w:numPr>
        <w:overflowPunct/>
        <w:autoSpaceDE/>
        <w:autoSpaceDN/>
        <w:adjustRightInd/>
        <w:spacing w:after="0"/>
        <w:ind w:left="714" w:hanging="357"/>
        <w:textAlignment w:val="auto"/>
        <w:rPr>
          <w:lang w:val="en-US"/>
        </w:rPr>
      </w:pPr>
      <w:r w:rsidRPr="00685B01">
        <w:rPr>
          <w:lang w:val="en-US"/>
        </w:rPr>
        <w:t>Thorsten: don’t understand the implication of the core network. It’s an implementation choice to get the information from RAN directly.</w:t>
      </w:r>
    </w:p>
    <w:p w14:paraId="783F3F5E" w14:textId="77777777" w:rsidR="00126502" w:rsidRDefault="00126502" w:rsidP="0010035F">
      <w:pPr>
        <w:numPr>
          <w:ilvl w:val="0"/>
          <w:numId w:val="2"/>
        </w:numPr>
        <w:overflowPunct/>
        <w:autoSpaceDE/>
        <w:autoSpaceDN/>
        <w:adjustRightInd/>
        <w:spacing w:after="0"/>
        <w:ind w:left="714" w:hanging="357"/>
        <w:textAlignment w:val="auto"/>
      </w:pPr>
      <w:r>
        <w:t xml:space="preserve">Imed: Clause 1.2.2 is confusing </w:t>
      </w:r>
    </w:p>
    <w:p w14:paraId="2D6EF1DC" w14:textId="77777777" w:rsidR="00126502" w:rsidRPr="00685B01" w:rsidRDefault="00126502" w:rsidP="0010035F">
      <w:pPr>
        <w:numPr>
          <w:ilvl w:val="0"/>
          <w:numId w:val="2"/>
        </w:numPr>
        <w:overflowPunct/>
        <w:autoSpaceDE/>
        <w:autoSpaceDN/>
        <w:adjustRightInd/>
        <w:spacing w:after="0"/>
        <w:ind w:left="714" w:hanging="357"/>
        <w:textAlignment w:val="auto"/>
        <w:rPr>
          <w:lang w:val="en-US"/>
        </w:rPr>
      </w:pPr>
      <w:r w:rsidRPr="00685B01">
        <w:rPr>
          <w:lang w:val="en-US"/>
        </w:rPr>
        <w:t>Paul: Access to ANBR on the UE platform is not easy</w:t>
      </w:r>
    </w:p>
    <w:p w14:paraId="14415061" w14:textId="77777777" w:rsidR="00126502" w:rsidRPr="00126502" w:rsidRDefault="00126502" w:rsidP="0010035F">
      <w:pPr>
        <w:numPr>
          <w:ilvl w:val="0"/>
          <w:numId w:val="2"/>
        </w:numPr>
        <w:overflowPunct/>
        <w:autoSpaceDE/>
        <w:autoSpaceDN/>
        <w:adjustRightInd/>
        <w:spacing w:after="0"/>
        <w:ind w:left="714" w:hanging="357"/>
        <w:textAlignment w:val="auto"/>
        <w:rPr>
          <w:lang w:val="en-US"/>
        </w:rPr>
      </w:pPr>
      <w:r w:rsidRPr="00685B01">
        <w:rPr>
          <w:lang w:val="en-US"/>
        </w:rPr>
        <w:t>Thorsten: what is the logic in considering non standardized APIs</w:t>
      </w:r>
    </w:p>
    <w:p w14:paraId="28B54958" w14:textId="77777777" w:rsidR="007747A6" w:rsidRDefault="007747A6" w:rsidP="007747A6">
      <w:r>
        <w:t>S4-AHI860 is agreed.</w:t>
      </w:r>
    </w:p>
    <w:p w14:paraId="4DCB7FF9"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9467B" w14:textId="77777777" w:rsidR="0010035F" w:rsidRDefault="0010035F" w:rsidP="0010035F"/>
    <w:p w14:paraId="00119A0E" w14:textId="77777777" w:rsidR="0010035F" w:rsidRDefault="0010035F" w:rsidP="0010035F"/>
    <w:p w14:paraId="3E4FB57F" w14:textId="77777777" w:rsidR="007747A6" w:rsidRDefault="007747A6" w:rsidP="007747A6">
      <w:pPr>
        <w:rPr>
          <w:rFonts w:ascii="Arial" w:hAnsi="Arial" w:cs="Arial"/>
          <w:b/>
          <w:sz w:val="24"/>
        </w:rPr>
      </w:pPr>
      <w:r>
        <w:rPr>
          <w:rFonts w:ascii="Arial" w:hAnsi="Arial" w:cs="Arial"/>
          <w:b/>
          <w:color w:val="0000FF"/>
          <w:sz w:val="24"/>
        </w:rPr>
        <w:t>S4-AHI861</w:t>
      </w:r>
      <w:r>
        <w:rPr>
          <w:rFonts w:ascii="Arial" w:hAnsi="Arial" w:cs="Arial"/>
          <w:b/>
          <w:color w:val="0000FF"/>
          <w:sz w:val="24"/>
        </w:rPr>
        <w:tab/>
      </w:r>
      <w:r>
        <w:rPr>
          <w:rFonts w:ascii="Arial" w:hAnsi="Arial" w:cs="Arial"/>
          <w:b/>
          <w:sz w:val="24"/>
        </w:rPr>
        <w:t>Network Assistance</w:t>
      </w:r>
    </w:p>
    <w:p w14:paraId="12F29BA3" w14:textId="77777777" w:rsidR="007747A6" w:rsidRDefault="007747A6" w:rsidP="007747A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Sony Europe B.V.</w:t>
      </w:r>
    </w:p>
    <w:p w14:paraId="00497CCF" w14:textId="77777777" w:rsidR="00126502" w:rsidRDefault="007747A6" w:rsidP="007747A6">
      <w:pPr>
        <w:rPr>
          <w:rFonts w:ascii="Arial" w:hAnsi="Arial" w:cs="Arial"/>
          <w:b/>
        </w:rPr>
      </w:pPr>
      <w:r>
        <w:rPr>
          <w:rFonts w:ascii="Arial" w:hAnsi="Arial" w:cs="Arial"/>
          <w:b/>
        </w:rPr>
        <w:t>Discussion:</w:t>
      </w:r>
    </w:p>
    <w:p w14:paraId="1E45B458" w14:textId="77777777" w:rsidR="00126502" w:rsidRPr="00685B01" w:rsidRDefault="00126502" w:rsidP="0010035F">
      <w:pPr>
        <w:pStyle w:val="Discussion"/>
      </w:pPr>
      <w:r w:rsidRPr="00685B01">
        <w:t>Thorsten: It looks like a new reference point. NA-1 should be included into M5d. For this part we don’t need a new architecture. Makes sense to redraw the architecture to show the different alternatives.</w:t>
      </w:r>
    </w:p>
    <w:p w14:paraId="73244EB6" w14:textId="77777777" w:rsidR="00126502" w:rsidRPr="00685B01" w:rsidRDefault="00126502" w:rsidP="0010035F">
      <w:pPr>
        <w:pStyle w:val="Discussion"/>
      </w:pPr>
      <w:r w:rsidRPr="00685B01">
        <w:t>Paul: Do we have an already-agreed approach to depict the different sub-functions of M5d?</w:t>
      </w:r>
    </w:p>
    <w:p w14:paraId="52EC93ED" w14:textId="77777777" w:rsidR="00126502" w:rsidRPr="00685B01" w:rsidRDefault="00126502" w:rsidP="0010035F">
      <w:pPr>
        <w:pStyle w:val="Discussion"/>
      </w:pPr>
      <w:r w:rsidRPr="00685B01">
        <w:t>Thorsten: Already illustrated in Figure 4.2.2-2.</w:t>
      </w:r>
    </w:p>
    <w:p w14:paraId="58F3D605" w14:textId="77777777" w:rsidR="00126502" w:rsidRPr="00685B01" w:rsidRDefault="00126502" w:rsidP="0010035F">
      <w:pPr>
        <w:pStyle w:val="Discussion"/>
      </w:pPr>
      <w:r w:rsidRPr="00685B01">
        <w:t>Fred: We did not have any intent to create a unique entity for each function supported.</w:t>
      </w:r>
    </w:p>
    <w:p w14:paraId="1D665F60" w14:textId="77777777" w:rsidR="00126502" w:rsidRPr="00685B01" w:rsidRDefault="00126502" w:rsidP="0010035F">
      <w:pPr>
        <w:pStyle w:val="Discussion"/>
      </w:pPr>
      <w:r w:rsidRPr="00685B01">
        <w:t>Thorsten: The protocol has 2 “phases”. Phases seems to be a bit more time related.</w:t>
      </w:r>
    </w:p>
    <w:p w14:paraId="7B65AC61" w14:textId="77777777" w:rsidR="00126502" w:rsidRPr="00685B01" w:rsidRDefault="00126502" w:rsidP="0010035F">
      <w:pPr>
        <w:pStyle w:val="Discussion"/>
      </w:pPr>
      <w:r w:rsidRPr="00685B01">
        <w:t>Paul: Agree, propose to use “components”</w:t>
      </w:r>
    </w:p>
    <w:p w14:paraId="06930286" w14:textId="77777777" w:rsidR="00126502" w:rsidRPr="00685B01" w:rsidRDefault="00126502" w:rsidP="0010035F">
      <w:pPr>
        <w:pStyle w:val="Discussion"/>
      </w:pPr>
      <w:r w:rsidRPr="00685B01">
        <w:t>Charles: agree with Thorsten editorial comment. On section 5.7, content should be generalized…</w:t>
      </w:r>
    </w:p>
    <w:p w14:paraId="50D476C4" w14:textId="77777777" w:rsidR="00126502" w:rsidRPr="00685B01" w:rsidRDefault="00126502" w:rsidP="0010035F">
      <w:pPr>
        <w:pStyle w:val="Discussion"/>
      </w:pPr>
      <w:r w:rsidRPr="00685B01">
        <w:t>Charles: not comfortable with the proprietary alternatives named in a technical specification. Heard about ongoing standardization effort in the field (interface between RAN and AF, c.f. SA2 Edge architecture study)</w:t>
      </w:r>
    </w:p>
    <w:p w14:paraId="01DD1DDD" w14:textId="77777777" w:rsidR="00126502" w:rsidRPr="00685B01" w:rsidRDefault="00126502" w:rsidP="0010035F">
      <w:pPr>
        <w:pStyle w:val="Discussion"/>
      </w:pPr>
      <w:r w:rsidRPr="00685B01">
        <w:t>Fred: In the past, we have shown interfaces as unspecified, that we agreed to have in our architecture. It remains the group decision on having non specified interfaces or fully specified interfaces.</w:t>
      </w:r>
    </w:p>
    <w:p w14:paraId="1ACF66E7" w14:textId="77777777" w:rsidR="00126502" w:rsidRPr="00685B01" w:rsidRDefault="00126502" w:rsidP="0010035F">
      <w:pPr>
        <w:pStyle w:val="Discussion"/>
      </w:pPr>
      <w:r w:rsidRPr="00685B01">
        <w:t>Thorsten: We just need to say “it’s up for implementation”.</w:t>
      </w:r>
    </w:p>
    <w:p w14:paraId="21AB6791" w14:textId="77777777" w:rsidR="00126502" w:rsidRPr="00685B01" w:rsidRDefault="00126502" w:rsidP="0010035F">
      <w:pPr>
        <w:pStyle w:val="Discussion"/>
      </w:pPr>
      <w:r w:rsidRPr="00685B01">
        <w:t xml:space="preserve">Charles: how can we put some weight in </w:t>
      </w:r>
      <w:proofErr w:type="spellStart"/>
      <w:r w:rsidRPr="00685B01">
        <w:t>favour</w:t>
      </w:r>
      <w:proofErr w:type="spellEnd"/>
      <w:r w:rsidRPr="00685B01">
        <w:t xml:space="preserve"> of the use of the standardized </w:t>
      </w:r>
      <w:proofErr w:type="gramStart"/>
      <w:r w:rsidRPr="00685B01">
        <w:t>approach?,</w:t>
      </w:r>
      <w:proofErr w:type="gramEnd"/>
      <w:r w:rsidRPr="00685B01">
        <w:t xml:space="preserve"> put a note?</w:t>
      </w:r>
    </w:p>
    <w:p w14:paraId="47B0E045" w14:textId="77777777" w:rsidR="00126502" w:rsidRPr="00685B01" w:rsidRDefault="00126502" w:rsidP="0010035F">
      <w:pPr>
        <w:pStyle w:val="Discussion"/>
      </w:pPr>
      <w:r w:rsidRPr="00685B01">
        <w:t>Paul: Agree to combine 2nd and 3rd bullet.</w:t>
      </w:r>
    </w:p>
    <w:p w14:paraId="6798928D" w14:textId="77777777" w:rsidR="00126502" w:rsidRPr="00685B01" w:rsidRDefault="00126502" w:rsidP="0010035F">
      <w:pPr>
        <w:pStyle w:val="Discussion"/>
      </w:pPr>
      <w:r w:rsidRPr="00685B01">
        <w:t>Imed: Why not just keep the 1st bullet?</w:t>
      </w:r>
    </w:p>
    <w:p w14:paraId="633B231B" w14:textId="77777777" w:rsidR="00126502" w:rsidRPr="00685B01" w:rsidRDefault="00126502" w:rsidP="0010035F">
      <w:pPr>
        <w:pStyle w:val="Discussion"/>
      </w:pPr>
      <w:r w:rsidRPr="00685B01">
        <w:t>Fred: Way forward: Keep the 1st bullet with the term FFS and add a second bullet with the “left for implementation”</w:t>
      </w:r>
    </w:p>
    <w:p w14:paraId="6EBEB49F" w14:textId="77777777" w:rsidR="00126502" w:rsidRPr="00685B01" w:rsidRDefault="00126502" w:rsidP="0010035F">
      <w:pPr>
        <w:pStyle w:val="Discussion"/>
      </w:pPr>
      <w:r w:rsidRPr="00685B01">
        <w:t>Thorsten: we all know there are multiple organizations with ongoing activities and 3GPP has no exclusivity.</w:t>
      </w:r>
    </w:p>
    <w:p w14:paraId="25243498" w14:textId="77777777" w:rsidR="007747A6" w:rsidRPr="00126502" w:rsidRDefault="00126502" w:rsidP="0010035F">
      <w:pPr>
        <w:pStyle w:val="Discussion"/>
      </w:pPr>
      <w:r w:rsidRPr="00685B01">
        <w:t>Imed: If we leave it like this the 1st bullet will be completely ignored.</w:t>
      </w:r>
      <w:r w:rsidR="007747A6" w:rsidRPr="00126502">
        <w:rPr>
          <w:rFonts w:ascii="Arial" w:hAnsi="Arial" w:cs="Arial"/>
          <w:b/>
        </w:rPr>
        <w:t xml:space="preserve"> </w:t>
      </w:r>
    </w:p>
    <w:p w14:paraId="7902765E" w14:textId="77777777" w:rsidR="007747A6" w:rsidRDefault="007747A6" w:rsidP="007747A6">
      <w:r>
        <w:t>S4-AHI861 is revised into S4-AHI891.</w:t>
      </w:r>
    </w:p>
    <w:p w14:paraId="6E83FB77"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S4-AHI891</w:t>
      </w:r>
      <w:r>
        <w:rPr>
          <w:color w:val="993300"/>
          <w:u w:val="single"/>
        </w:rPr>
        <w:t>.</w:t>
      </w:r>
    </w:p>
    <w:p w14:paraId="5853063B" w14:textId="77777777" w:rsidR="00126502" w:rsidRDefault="00126502" w:rsidP="00126502">
      <w:pPr>
        <w:rPr>
          <w:rFonts w:ascii="Arial" w:hAnsi="Arial" w:cs="Arial"/>
          <w:b/>
          <w:sz w:val="24"/>
        </w:rPr>
      </w:pPr>
      <w:r>
        <w:rPr>
          <w:rFonts w:ascii="Arial" w:hAnsi="Arial" w:cs="Arial"/>
          <w:b/>
          <w:color w:val="0000FF"/>
          <w:sz w:val="24"/>
        </w:rPr>
        <w:t>S4-AHI891</w:t>
      </w:r>
      <w:r>
        <w:rPr>
          <w:rFonts w:ascii="Arial" w:hAnsi="Arial" w:cs="Arial"/>
          <w:b/>
          <w:color w:val="0000FF"/>
          <w:sz w:val="24"/>
        </w:rPr>
        <w:tab/>
      </w:r>
      <w:r>
        <w:rPr>
          <w:rFonts w:ascii="Arial" w:hAnsi="Arial" w:cs="Arial"/>
          <w:b/>
          <w:sz w:val="24"/>
        </w:rPr>
        <w:t>Network Assistance</w:t>
      </w:r>
    </w:p>
    <w:p w14:paraId="0422E4F9" w14:textId="77777777" w:rsidR="00126502" w:rsidRDefault="00126502" w:rsidP="0012650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Sony Europe B.V.</w:t>
      </w:r>
    </w:p>
    <w:p w14:paraId="49B6C846" w14:textId="77777777" w:rsidR="00126502" w:rsidRDefault="00126502" w:rsidP="00126502">
      <w:pPr>
        <w:rPr>
          <w:color w:val="808080"/>
        </w:rPr>
      </w:pPr>
      <w:r>
        <w:rPr>
          <w:color w:val="808080"/>
        </w:rPr>
        <w:t>(Replaces S4-AHI861)</w:t>
      </w:r>
    </w:p>
    <w:p w14:paraId="042DF887" w14:textId="77777777" w:rsidR="00126502" w:rsidRDefault="00126502" w:rsidP="00126502">
      <w:pPr>
        <w:rPr>
          <w:rFonts w:ascii="Arial" w:hAnsi="Arial" w:cs="Arial"/>
          <w:b/>
        </w:rPr>
      </w:pPr>
      <w:r>
        <w:rPr>
          <w:rFonts w:ascii="Arial" w:hAnsi="Arial" w:cs="Arial"/>
          <w:b/>
        </w:rPr>
        <w:t xml:space="preserve">Discussion: </w:t>
      </w:r>
    </w:p>
    <w:p w14:paraId="72A41760" w14:textId="77777777" w:rsidR="00126502" w:rsidRDefault="00126502" w:rsidP="0010035F">
      <w:pPr>
        <w:pStyle w:val="Discussion"/>
      </w:pPr>
      <w:r w:rsidRPr="00685B01">
        <w:t xml:space="preserve">Frederic - had understood we would not mention the </w:t>
      </w:r>
      <w:proofErr w:type="spellStart"/>
      <w:r w:rsidRPr="00685B01">
        <w:t>NAssS</w:t>
      </w:r>
      <w:proofErr w:type="spellEnd"/>
      <w:r w:rsidRPr="00685B01">
        <w:t xml:space="preserve">; we have not de-composed the Media AF. </w:t>
      </w:r>
      <w:r>
        <w:t>Also don’t depict only NA in M5d.</w:t>
      </w:r>
    </w:p>
    <w:p w14:paraId="1C21B0E4" w14:textId="77777777" w:rsidR="00126502" w:rsidRDefault="00126502" w:rsidP="0010035F">
      <w:pPr>
        <w:pStyle w:val="Discussion"/>
      </w:pPr>
      <w:r w:rsidRPr="00685B01">
        <w:t xml:space="preserve">Imed - AF offers services, according to SBA, so one for bitrate recommendation, and another for boost. </w:t>
      </w:r>
      <w:r>
        <w:t>Need to check which comments might still need addressing</w:t>
      </w:r>
    </w:p>
    <w:p w14:paraId="538BEDC6" w14:textId="77777777" w:rsidR="00126502" w:rsidRPr="00685B01" w:rsidRDefault="00126502" w:rsidP="0010035F">
      <w:pPr>
        <w:pStyle w:val="Discussion"/>
      </w:pPr>
      <w:r w:rsidRPr="00685B01">
        <w:t>Thomas - “enforce QoE”? Paul - In any case it’s QoS, had assumed KPN’s proposed approach in principle.</w:t>
      </w:r>
    </w:p>
    <w:p w14:paraId="3A2DA1B1" w14:textId="77777777" w:rsidR="00126502" w:rsidRPr="00685B01" w:rsidRDefault="00126502" w:rsidP="0010035F">
      <w:pPr>
        <w:pStyle w:val="Discussion"/>
      </w:pPr>
      <w:r w:rsidRPr="00685B01">
        <w:t xml:space="preserve">Thomas - still mention of NA-1 </w:t>
      </w:r>
      <w:proofErr w:type="spellStart"/>
      <w:r w:rsidRPr="00685B01">
        <w:t>nad</w:t>
      </w:r>
      <w:proofErr w:type="spellEnd"/>
      <w:r w:rsidRPr="00685B01">
        <w:t xml:space="preserve"> NA-2 in text.</w:t>
      </w:r>
    </w:p>
    <w:p w14:paraId="03A0D833" w14:textId="77777777" w:rsidR="00126502" w:rsidRDefault="00126502" w:rsidP="0010035F">
      <w:pPr>
        <w:pStyle w:val="Discussion"/>
      </w:pPr>
      <w:r>
        <w:t>Gunnar - typo on “clients”</w:t>
      </w:r>
    </w:p>
    <w:p w14:paraId="4C92C849" w14:textId="77777777" w:rsidR="00126502" w:rsidRDefault="00126502" w:rsidP="0010035F">
      <w:pPr>
        <w:pStyle w:val="Discussion"/>
      </w:pPr>
      <w:r w:rsidRPr="00685B01">
        <w:t xml:space="preserve">Thomas - need clear definition of the recommendation. Paul - bits per second, as suggestion for upcoming nominal period. In PSS it was tied to the DASH segment duration. Thorsten - could be an average bitrate with say 80% probability of it being fulfilled. Paul, ok is clearer but hesitate with any hard numbers, as it is not intended to be guaranteed, it’s not GBR. </w:t>
      </w:r>
      <w:r>
        <w:t>Prefer something like “reasonable level of confidence...”</w:t>
      </w:r>
    </w:p>
    <w:p w14:paraId="361A755B" w14:textId="77777777" w:rsidR="00126502" w:rsidRPr="00685B01" w:rsidRDefault="00126502" w:rsidP="0010035F">
      <w:pPr>
        <w:pStyle w:val="Discussion"/>
      </w:pPr>
      <w:r w:rsidRPr="00685B01">
        <w:t>Thorsten - it’s more about a prediction according to current network condition.</w:t>
      </w:r>
    </w:p>
    <w:p w14:paraId="3014FFEC" w14:textId="77777777" w:rsidR="00126502" w:rsidRPr="00685B01" w:rsidRDefault="00126502" w:rsidP="0010035F">
      <w:pPr>
        <w:pStyle w:val="Discussion"/>
      </w:pPr>
      <w:r w:rsidRPr="00685B01">
        <w:t>Thomas - would like to see some concrete definitions.</w:t>
      </w:r>
    </w:p>
    <w:p w14:paraId="30AACEBC" w14:textId="77777777" w:rsidR="00126502" w:rsidRPr="00126502" w:rsidRDefault="00126502" w:rsidP="0010035F">
      <w:pPr>
        <w:pStyle w:val="Discussion"/>
      </w:pPr>
      <w:r w:rsidRPr="00685B01">
        <w:t>Revise - Paul to incorporate agreed improvements.</w:t>
      </w:r>
    </w:p>
    <w:p w14:paraId="23C9DF82" w14:textId="77777777" w:rsidR="00126502" w:rsidRDefault="00126502" w:rsidP="00126502">
      <w:r>
        <w:t>Revised to S4-AHI906.</w:t>
      </w:r>
    </w:p>
    <w:p w14:paraId="12905692" w14:textId="77777777" w:rsidR="00126502" w:rsidRDefault="00126502" w:rsidP="001265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S4-AHI906</w:t>
      </w:r>
      <w:r>
        <w:rPr>
          <w:color w:val="993300"/>
          <w:u w:val="single"/>
        </w:rPr>
        <w:t>.</w:t>
      </w:r>
    </w:p>
    <w:p w14:paraId="4655D86F" w14:textId="77777777" w:rsidR="00126502" w:rsidRDefault="00126502" w:rsidP="00126502">
      <w:pPr>
        <w:rPr>
          <w:rFonts w:ascii="Arial" w:hAnsi="Arial" w:cs="Arial"/>
          <w:b/>
          <w:sz w:val="24"/>
        </w:rPr>
      </w:pPr>
      <w:r>
        <w:rPr>
          <w:rFonts w:ascii="Arial" w:hAnsi="Arial" w:cs="Arial"/>
          <w:b/>
          <w:color w:val="0000FF"/>
          <w:sz w:val="24"/>
        </w:rPr>
        <w:t>S4-AHI906</w:t>
      </w:r>
      <w:r>
        <w:rPr>
          <w:rFonts w:ascii="Arial" w:hAnsi="Arial" w:cs="Arial"/>
          <w:b/>
          <w:color w:val="0000FF"/>
          <w:sz w:val="24"/>
        </w:rPr>
        <w:tab/>
      </w:r>
      <w:r>
        <w:rPr>
          <w:rFonts w:ascii="Arial" w:hAnsi="Arial" w:cs="Arial"/>
          <w:b/>
          <w:sz w:val="24"/>
        </w:rPr>
        <w:t>Network Assistance</w:t>
      </w:r>
    </w:p>
    <w:p w14:paraId="665CF968" w14:textId="77777777" w:rsidR="00126502" w:rsidRDefault="00126502" w:rsidP="0012650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Sony Europe B.V.</w:t>
      </w:r>
    </w:p>
    <w:p w14:paraId="17D8F7E1" w14:textId="77777777" w:rsidR="00126502" w:rsidRDefault="00126502" w:rsidP="00126502">
      <w:pPr>
        <w:rPr>
          <w:color w:val="808080"/>
        </w:rPr>
      </w:pPr>
      <w:r>
        <w:rPr>
          <w:color w:val="808080"/>
        </w:rPr>
        <w:t>(Replaces S4-AHI891)</w:t>
      </w:r>
    </w:p>
    <w:p w14:paraId="79AA3832" w14:textId="77777777" w:rsidR="00126502" w:rsidRDefault="00126502" w:rsidP="00126502">
      <w:pPr>
        <w:rPr>
          <w:rFonts w:ascii="Arial" w:hAnsi="Arial" w:cs="Arial"/>
          <w:b/>
        </w:rPr>
      </w:pPr>
      <w:r>
        <w:rPr>
          <w:rFonts w:ascii="Arial" w:hAnsi="Arial" w:cs="Arial"/>
          <w:b/>
        </w:rPr>
        <w:t xml:space="preserve">Discussion: </w:t>
      </w:r>
    </w:p>
    <w:p w14:paraId="123ABE9E" w14:textId="77777777" w:rsidR="00126502" w:rsidRPr="00126502" w:rsidRDefault="00126502" w:rsidP="0010035F">
      <w:pPr>
        <w:pStyle w:val="Discussion"/>
      </w:pPr>
      <w:r w:rsidRPr="00126502">
        <w:t>Thomas: we should support the bandwidth estimation - it is more meaningful than a “recommendation”</w:t>
      </w:r>
    </w:p>
    <w:p w14:paraId="72AF6EF7" w14:textId="77777777" w:rsidR="00126502" w:rsidRDefault="00126502" w:rsidP="00126502">
      <w:r>
        <w:t>Revision of S4-AHI891. Noted.</w:t>
      </w:r>
    </w:p>
    <w:p w14:paraId="4F40E314" w14:textId="77777777" w:rsidR="00126502" w:rsidRDefault="00126502" w:rsidP="001265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45F18" w14:textId="77777777" w:rsidR="00126502" w:rsidRDefault="00126502" w:rsidP="007747A6">
      <w:pPr>
        <w:rPr>
          <w:color w:val="993300"/>
          <w:u w:val="single"/>
        </w:rPr>
      </w:pPr>
    </w:p>
    <w:p w14:paraId="4AD0D39D" w14:textId="77777777" w:rsidR="003E38CC" w:rsidRDefault="003E38CC" w:rsidP="007747A6">
      <w:pPr>
        <w:rPr>
          <w:color w:val="993300"/>
          <w:u w:val="single"/>
        </w:rPr>
      </w:pPr>
    </w:p>
    <w:p w14:paraId="48531B35" w14:textId="77777777" w:rsidR="007747A6" w:rsidRDefault="007747A6" w:rsidP="007747A6">
      <w:pPr>
        <w:rPr>
          <w:rFonts w:ascii="Arial" w:hAnsi="Arial" w:cs="Arial"/>
          <w:b/>
          <w:sz w:val="24"/>
        </w:rPr>
      </w:pPr>
      <w:r>
        <w:rPr>
          <w:rFonts w:ascii="Arial" w:hAnsi="Arial" w:cs="Arial"/>
          <w:b/>
          <w:color w:val="0000FF"/>
          <w:sz w:val="24"/>
        </w:rPr>
        <w:t>S4-AHI862</w:t>
      </w:r>
      <w:r>
        <w:rPr>
          <w:rFonts w:ascii="Arial" w:hAnsi="Arial" w:cs="Arial"/>
          <w:b/>
          <w:color w:val="0000FF"/>
          <w:sz w:val="24"/>
        </w:rPr>
        <w:tab/>
      </w:r>
      <w:r>
        <w:rPr>
          <w:rFonts w:ascii="Arial" w:hAnsi="Arial" w:cs="Arial"/>
          <w:b/>
          <w:sz w:val="24"/>
        </w:rPr>
        <w:t>UE uplink functions</w:t>
      </w:r>
    </w:p>
    <w:p w14:paraId="37478CAE" w14:textId="77777777" w:rsidR="007747A6" w:rsidRDefault="007747A6" w:rsidP="007747A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Sony Europe B.V.</w:t>
      </w:r>
    </w:p>
    <w:p w14:paraId="4EECD38A" w14:textId="77777777" w:rsidR="007747A6" w:rsidRDefault="007747A6" w:rsidP="007747A6">
      <w:pPr>
        <w:rPr>
          <w:rFonts w:ascii="Arial" w:hAnsi="Arial" w:cs="Arial"/>
          <w:b/>
        </w:rPr>
      </w:pPr>
      <w:r>
        <w:rPr>
          <w:rFonts w:ascii="Arial" w:hAnsi="Arial" w:cs="Arial"/>
          <w:b/>
        </w:rPr>
        <w:t xml:space="preserve">Discussion: </w:t>
      </w:r>
    </w:p>
    <w:p w14:paraId="6E7C3749" w14:textId="77777777" w:rsidR="005F0EF2" w:rsidRPr="003E38CC" w:rsidRDefault="005F0EF2" w:rsidP="003E38CC">
      <w:pPr>
        <w:pStyle w:val="Discussion"/>
      </w:pPr>
      <w:r w:rsidRPr="003E38CC">
        <w:t>Couple of typos noted.</w:t>
      </w:r>
    </w:p>
    <w:p w14:paraId="2E61E9C6" w14:textId="77777777" w:rsidR="005F0EF2" w:rsidRPr="003E38CC" w:rsidRDefault="005F0EF2" w:rsidP="003E38CC">
      <w:pPr>
        <w:pStyle w:val="Discussion"/>
      </w:pPr>
      <w:r w:rsidRPr="003E38CC">
        <w:t>Thorsten - provision client - in downlink this is M1d, but here it is for the user plane data. Probably good to find an alternative term.</w:t>
      </w:r>
    </w:p>
    <w:p w14:paraId="7D522D50" w14:textId="77777777" w:rsidR="005F0EF2" w:rsidRPr="003E38CC" w:rsidRDefault="005F0EF2" w:rsidP="003E38CC">
      <w:pPr>
        <w:pStyle w:val="Discussion"/>
      </w:pPr>
      <w:r w:rsidRPr="003E38CC">
        <w:t>Media configuration more like M7d; remote control target in media session handler?</w:t>
      </w:r>
    </w:p>
    <w:p w14:paraId="54A154D7" w14:textId="77777777" w:rsidR="005F0EF2" w:rsidRPr="003E38CC" w:rsidRDefault="005F0EF2" w:rsidP="003E38CC">
      <w:pPr>
        <w:pStyle w:val="Discussion"/>
      </w:pPr>
      <w:r w:rsidRPr="003E38CC">
        <w:t>Paul - saw M4 as being everything to do with the media stream in process, so remote control, also even metadata. Clean separation form M5, which concerns 5GMS internal operations and control. Thorsten - happy with the explanation, seems logical.</w:t>
      </w:r>
    </w:p>
    <w:p w14:paraId="4C40A2D5" w14:textId="77777777" w:rsidR="005F0EF2" w:rsidRPr="003E38CC" w:rsidRDefault="005F0EF2" w:rsidP="003E38CC">
      <w:pPr>
        <w:pStyle w:val="Discussion"/>
      </w:pPr>
      <w:r w:rsidRPr="003E38CC">
        <w:t>Thomas - do not see DRM as being relevant here.</w:t>
      </w:r>
    </w:p>
    <w:p w14:paraId="66B3A057" w14:textId="77777777" w:rsidR="005F0EF2" w:rsidRPr="003E38CC" w:rsidRDefault="005F0EF2" w:rsidP="003E38CC">
      <w:pPr>
        <w:pStyle w:val="Discussion"/>
      </w:pPr>
      <w:r w:rsidRPr="003E38CC">
        <w:t xml:space="preserve">Thomas - have addressed the same </w:t>
      </w:r>
      <w:proofErr w:type="spellStart"/>
      <w:r w:rsidRPr="003E38CC">
        <w:t>apsec</w:t>
      </w:r>
      <w:proofErr w:type="spellEnd"/>
      <w:r w:rsidRPr="003E38CC">
        <w:t xml:space="preserve"> in own contribution - 878. Review that first.</w:t>
      </w:r>
    </w:p>
    <w:p w14:paraId="141B1714" w14:textId="77777777" w:rsidR="005F0EF2" w:rsidRPr="003E38CC" w:rsidRDefault="005F0EF2" w:rsidP="003E38CC">
      <w:pPr>
        <w:pStyle w:val="Discussion"/>
      </w:pPr>
      <w:r w:rsidRPr="003E38CC">
        <w:t xml:space="preserve">Thorsten - need to check oval with M4u, cf. earlier FLUS session discussion. Need API exposure at AS </w:t>
      </w:r>
      <w:proofErr w:type="spellStart"/>
      <w:r w:rsidRPr="003E38CC">
        <w:t>as</w:t>
      </w:r>
      <w:proofErr w:type="spellEnd"/>
      <w:r w:rsidRPr="003E38CC">
        <w:t xml:space="preserve"> well.</w:t>
      </w:r>
    </w:p>
    <w:p w14:paraId="6E511C33" w14:textId="77777777" w:rsidR="005F0EF2" w:rsidRPr="003E38CC" w:rsidRDefault="005F0EF2" w:rsidP="003E38CC">
      <w:pPr>
        <w:pStyle w:val="Discussion"/>
      </w:pPr>
      <w:r w:rsidRPr="003E38CC">
        <w:lastRenderedPageBreak/>
        <w:t>Thomas - push or pull mode media. Thorsten - for a live workflow need to just push the stream over M2u. Unlikely to specify it completely in this release, address it later.</w:t>
      </w:r>
    </w:p>
    <w:p w14:paraId="38B3CABC" w14:textId="77777777" w:rsidR="005F0EF2" w:rsidRPr="003E38CC" w:rsidRDefault="005F0EF2" w:rsidP="003E38CC">
      <w:pPr>
        <w:pStyle w:val="Discussion"/>
      </w:pPr>
      <w:r w:rsidRPr="003E38CC">
        <w:t xml:space="preserve">Discussion on remote control - put client in MSG or MS? </w:t>
      </w:r>
      <w:proofErr w:type="gramStart"/>
      <w:r w:rsidRPr="003E38CC">
        <w:t>Of course</w:t>
      </w:r>
      <w:proofErr w:type="gramEnd"/>
      <w:r w:rsidRPr="003E38CC">
        <w:t xml:space="preserve"> remote control can be done via M8 as well, or only that way?</w:t>
      </w:r>
    </w:p>
    <w:p w14:paraId="64757206" w14:textId="77777777" w:rsidR="005F0EF2" w:rsidRPr="003E38CC" w:rsidRDefault="005F0EF2" w:rsidP="003E38CC">
      <w:pPr>
        <w:pStyle w:val="Discussion"/>
      </w:pPr>
      <w:r w:rsidRPr="003E38CC">
        <w:t>Paul - RTSP as example remote control interface over the network? Thorsten - general problem with addressing the UE over 3GPP network.</w:t>
      </w:r>
    </w:p>
    <w:p w14:paraId="08A44752" w14:textId="77777777" w:rsidR="005F0EF2" w:rsidRPr="003E38CC" w:rsidRDefault="005F0EF2" w:rsidP="003E38CC">
      <w:pPr>
        <w:pStyle w:val="Discussion"/>
      </w:pPr>
      <w:r w:rsidRPr="003E38CC">
        <w:t>Thorsten - DRM - transport encryption is more appropriate HTTPS, TLS. There is also already encryption in the network layers.</w:t>
      </w:r>
    </w:p>
    <w:p w14:paraId="2150C0ED" w14:textId="77777777" w:rsidR="005F0EF2" w:rsidRPr="003E38CC" w:rsidRDefault="005F0EF2" w:rsidP="003E38CC">
      <w:pPr>
        <w:pStyle w:val="Discussion"/>
      </w:pPr>
      <w:r w:rsidRPr="003E38CC">
        <w:t>Can remove DRM client and encryption.</w:t>
      </w:r>
    </w:p>
    <w:p w14:paraId="3205F70D" w14:textId="77777777" w:rsidR="005F0EF2" w:rsidRPr="003E38CC" w:rsidRDefault="005F0EF2" w:rsidP="003E38CC">
      <w:pPr>
        <w:pStyle w:val="Discussion"/>
      </w:pPr>
      <w:r w:rsidRPr="003E38CC">
        <w:rPr>
          <w:rFonts w:eastAsia="Arial Unicode MS"/>
        </w:rPr>
        <w:t>Provision → upstream, i.e. no change here.</w:t>
      </w:r>
    </w:p>
    <w:p w14:paraId="29E374FB"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S4-AHI901</w:t>
      </w:r>
      <w:r>
        <w:rPr>
          <w:color w:val="993300"/>
          <w:u w:val="single"/>
        </w:rPr>
        <w:t>.</w:t>
      </w:r>
    </w:p>
    <w:p w14:paraId="160B910F" w14:textId="77777777" w:rsidR="005F0EF2" w:rsidRDefault="005F0EF2" w:rsidP="005F0EF2">
      <w:pPr>
        <w:rPr>
          <w:rFonts w:ascii="Arial" w:hAnsi="Arial" w:cs="Arial"/>
          <w:b/>
          <w:sz w:val="24"/>
        </w:rPr>
      </w:pPr>
      <w:r>
        <w:rPr>
          <w:rFonts w:ascii="Arial" w:hAnsi="Arial" w:cs="Arial"/>
          <w:b/>
          <w:color w:val="0000FF"/>
          <w:sz w:val="24"/>
        </w:rPr>
        <w:t>S4-AHI901</w:t>
      </w:r>
      <w:r>
        <w:rPr>
          <w:rFonts w:ascii="Arial" w:hAnsi="Arial" w:cs="Arial"/>
          <w:b/>
          <w:color w:val="0000FF"/>
          <w:sz w:val="24"/>
        </w:rPr>
        <w:tab/>
      </w:r>
      <w:r>
        <w:rPr>
          <w:rFonts w:ascii="Arial" w:hAnsi="Arial" w:cs="Arial"/>
          <w:b/>
          <w:sz w:val="24"/>
        </w:rPr>
        <w:t>UE uplink functions</w:t>
      </w:r>
    </w:p>
    <w:p w14:paraId="54C8B80D" w14:textId="77777777" w:rsidR="005F0EF2" w:rsidRDefault="005F0EF2" w:rsidP="005F0E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Sony Europe B.V.</w:t>
      </w:r>
    </w:p>
    <w:p w14:paraId="3349AF21" w14:textId="77777777" w:rsidR="005F0EF2" w:rsidRDefault="005F0EF2" w:rsidP="005F0EF2">
      <w:pPr>
        <w:rPr>
          <w:color w:val="808080"/>
        </w:rPr>
      </w:pPr>
      <w:r>
        <w:rPr>
          <w:color w:val="808080"/>
        </w:rPr>
        <w:t>(Replaces S4-AHI862)</w:t>
      </w:r>
    </w:p>
    <w:p w14:paraId="2CD047C0" w14:textId="77777777" w:rsidR="005F0EF2" w:rsidRDefault="005F0EF2" w:rsidP="005F0EF2">
      <w:pPr>
        <w:rPr>
          <w:rFonts w:ascii="Arial" w:hAnsi="Arial" w:cs="Arial"/>
          <w:b/>
        </w:rPr>
      </w:pPr>
      <w:r>
        <w:rPr>
          <w:rFonts w:ascii="Arial" w:hAnsi="Arial" w:cs="Arial"/>
          <w:b/>
        </w:rPr>
        <w:t xml:space="preserve">Discussion: </w:t>
      </w:r>
    </w:p>
    <w:p w14:paraId="4D5D6485" w14:textId="77777777" w:rsidR="005F0EF2" w:rsidRPr="00685B01" w:rsidRDefault="005F0EF2" w:rsidP="003E38CC">
      <w:pPr>
        <w:pStyle w:val="Discussion"/>
      </w:pPr>
      <w:r w:rsidRPr="00685B01">
        <w:t>Thomas: the bubble on M4u need to be on the other side</w:t>
      </w:r>
    </w:p>
    <w:p w14:paraId="12E61F01" w14:textId="77777777" w:rsidR="005F0EF2" w:rsidRDefault="005F0EF2" w:rsidP="003E38CC">
      <w:pPr>
        <w:pStyle w:val="Discussion"/>
      </w:pPr>
      <w:proofErr w:type="gramStart"/>
      <w:r>
        <w:t>Thomas :</w:t>
      </w:r>
      <w:proofErr w:type="gramEnd"/>
      <w:r>
        <w:t xml:space="preserve"> also m2u should dashed</w:t>
      </w:r>
    </w:p>
    <w:p w14:paraId="2140374A" w14:textId="77777777" w:rsidR="005F0EF2" w:rsidRPr="00685B01" w:rsidRDefault="005F0EF2" w:rsidP="003E38CC">
      <w:pPr>
        <w:pStyle w:val="Discussion"/>
      </w:pPr>
      <w:r w:rsidRPr="00685B01">
        <w:t>Thomas: I am not sure to understand how does the M4u work</w:t>
      </w:r>
    </w:p>
    <w:p w14:paraId="3795E820" w14:textId="77777777" w:rsidR="005F0EF2" w:rsidRPr="00685B01" w:rsidRDefault="005F0EF2" w:rsidP="003E38CC">
      <w:pPr>
        <w:pStyle w:val="Discussion"/>
      </w:pPr>
      <w:r w:rsidRPr="00685B01">
        <w:t xml:space="preserve">Thorsten: </w:t>
      </w:r>
      <w:proofErr w:type="gramStart"/>
      <w:r w:rsidRPr="00685B01">
        <w:t>the  client</w:t>
      </w:r>
      <w:proofErr w:type="gramEnd"/>
      <w:r w:rsidRPr="00685B01">
        <w:t xml:space="preserve"> open a </w:t>
      </w:r>
      <w:proofErr w:type="spellStart"/>
      <w:r w:rsidRPr="00685B01">
        <w:t>websocket</w:t>
      </w:r>
      <w:proofErr w:type="spellEnd"/>
      <w:r w:rsidRPr="00685B01">
        <w:t xml:space="preserve"> and listen for message. we should have a bubble on the other side.</w:t>
      </w:r>
    </w:p>
    <w:p w14:paraId="0CF6F017" w14:textId="77777777" w:rsidR="005F0EF2" w:rsidRPr="00685B01" w:rsidRDefault="005F0EF2" w:rsidP="003E38CC">
      <w:pPr>
        <w:pStyle w:val="Discussion"/>
      </w:pPr>
      <w:r w:rsidRPr="00685B01">
        <w:t xml:space="preserve">Thorsten: one proposal would be to put the </w:t>
      </w:r>
      <w:proofErr w:type="gramStart"/>
      <w:r w:rsidRPr="00685B01">
        <w:t>remote control</w:t>
      </w:r>
      <w:proofErr w:type="gramEnd"/>
      <w:r w:rsidRPr="00685B01">
        <w:t xml:space="preserve"> target in a separate box as already defined in FLUS.</w:t>
      </w:r>
    </w:p>
    <w:p w14:paraId="78655B5F" w14:textId="77777777" w:rsidR="005F0EF2" w:rsidRDefault="005F0EF2" w:rsidP="005F0E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S4-AHI910</w:t>
      </w:r>
      <w:r>
        <w:rPr>
          <w:color w:val="993300"/>
          <w:u w:val="single"/>
        </w:rPr>
        <w:t>.</w:t>
      </w:r>
    </w:p>
    <w:p w14:paraId="636F547B" w14:textId="77777777" w:rsidR="005F0EF2" w:rsidRDefault="005F0EF2" w:rsidP="005F0EF2">
      <w:pPr>
        <w:rPr>
          <w:rFonts w:ascii="Arial" w:hAnsi="Arial" w:cs="Arial"/>
          <w:b/>
          <w:sz w:val="24"/>
        </w:rPr>
      </w:pPr>
      <w:r>
        <w:rPr>
          <w:rFonts w:ascii="Arial" w:hAnsi="Arial" w:cs="Arial"/>
          <w:b/>
          <w:color w:val="0000FF"/>
          <w:sz w:val="24"/>
        </w:rPr>
        <w:t>S4-AHI910</w:t>
      </w:r>
      <w:r>
        <w:rPr>
          <w:rFonts w:ascii="Arial" w:hAnsi="Arial" w:cs="Arial"/>
          <w:b/>
          <w:color w:val="0000FF"/>
          <w:sz w:val="24"/>
        </w:rPr>
        <w:tab/>
      </w:r>
      <w:r>
        <w:rPr>
          <w:rFonts w:ascii="Arial" w:hAnsi="Arial" w:cs="Arial"/>
          <w:b/>
          <w:sz w:val="24"/>
        </w:rPr>
        <w:t>UE uplink functions</w:t>
      </w:r>
    </w:p>
    <w:p w14:paraId="4108CE05" w14:textId="77777777" w:rsidR="005F0EF2" w:rsidRDefault="005F0EF2" w:rsidP="005F0E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Sony Europe B.V.</w:t>
      </w:r>
    </w:p>
    <w:p w14:paraId="09D47FC5" w14:textId="77777777" w:rsidR="005F0EF2" w:rsidRDefault="005F0EF2" w:rsidP="005F0EF2">
      <w:pPr>
        <w:rPr>
          <w:color w:val="808080"/>
        </w:rPr>
      </w:pPr>
      <w:r>
        <w:rPr>
          <w:color w:val="808080"/>
        </w:rPr>
        <w:t>(Replaces S4-AHI862)</w:t>
      </w:r>
    </w:p>
    <w:p w14:paraId="383655E6" w14:textId="77777777" w:rsidR="005F0EF2" w:rsidRDefault="005F0EF2" w:rsidP="005F0EF2">
      <w:pPr>
        <w:rPr>
          <w:rFonts w:ascii="Arial" w:hAnsi="Arial" w:cs="Arial"/>
          <w:b/>
        </w:rPr>
      </w:pPr>
      <w:r>
        <w:rPr>
          <w:rFonts w:ascii="Arial" w:hAnsi="Arial" w:cs="Arial"/>
          <w:b/>
        </w:rPr>
        <w:t xml:space="preserve">Discussion: </w:t>
      </w:r>
    </w:p>
    <w:p w14:paraId="178A2E47" w14:textId="77777777" w:rsidR="005F0EF2" w:rsidRPr="00685B01" w:rsidRDefault="005F0EF2" w:rsidP="003E38CC">
      <w:pPr>
        <w:pStyle w:val="Discussion"/>
      </w:pPr>
      <w:r w:rsidRPr="00685B01">
        <w:t xml:space="preserve">Thomas: does the remote control is </w:t>
      </w:r>
      <w:proofErr w:type="gramStart"/>
      <w:r w:rsidRPr="00685B01">
        <w:t>described ?</w:t>
      </w:r>
      <w:proofErr w:type="gramEnd"/>
    </w:p>
    <w:p w14:paraId="2B1E057A" w14:textId="77777777" w:rsidR="005F0EF2" w:rsidRDefault="005F0EF2" w:rsidP="003E38CC">
      <w:pPr>
        <w:pStyle w:val="Discussion"/>
      </w:pPr>
      <w:r>
        <w:t xml:space="preserve">Fred: yes </w:t>
      </w:r>
    </w:p>
    <w:p w14:paraId="39C4EF30" w14:textId="77777777" w:rsidR="005F0EF2" w:rsidRPr="00685B01" w:rsidRDefault="005F0EF2" w:rsidP="003E38CC">
      <w:pPr>
        <w:pStyle w:val="Discussion"/>
      </w:pPr>
      <w:r w:rsidRPr="00685B01">
        <w:t>Fred: by changing the architecture, we create a lot of impact everywhere.</w:t>
      </w:r>
    </w:p>
    <w:p w14:paraId="5318E46B" w14:textId="77777777" w:rsidR="005F0EF2" w:rsidRPr="00685B01" w:rsidRDefault="005F0EF2" w:rsidP="003E38CC">
      <w:pPr>
        <w:pStyle w:val="Discussion"/>
      </w:pPr>
      <w:r w:rsidRPr="00685B01">
        <w:t xml:space="preserve">Fred: should we postpone the architecture for the remote </w:t>
      </w:r>
      <w:proofErr w:type="gramStart"/>
      <w:r w:rsidRPr="00685B01">
        <w:t>control ?</w:t>
      </w:r>
      <w:proofErr w:type="gramEnd"/>
    </w:p>
    <w:p w14:paraId="7CFFD0DB" w14:textId="77777777" w:rsidR="005F0EF2" w:rsidRPr="00685B01" w:rsidRDefault="005F0EF2" w:rsidP="003E38CC">
      <w:pPr>
        <w:pStyle w:val="Discussion"/>
      </w:pPr>
      <w:r w:rsidRPr="00685B01">
        <w:t>Thomas: I would prefer to have time to check the consistency.</w:t>
      </w:r>
    </w:p>
    <w:p w14:paraId="7CFC68A7" w14:textId="77777777" w:rsidR="005F0EF2" w:rsidRDefault="005F0EF2" w:rsidP="005F0E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47BBAF" w14:textId="77777777" w:rsidR="005F0EF2" w:rsidRDefault="005F0EF2" w:rsidP="007747A6">
      <w:pPr>
        <w:rPr>
          <w:color w:val="993300"/>
          <w:u w:val="single"/>
        </w:rPr>
      </w:pPr>
    </w:p>
    <w:p w14:paraId="2CF833DE" w14:textId="77777777" w:rsidR="003E38CC" w:rsidRDefault="003E38CC" w:rsidP="007747A6">
      <w:pPr>
        <w:rPr>
          <w:color w:val="993300"/>
          <w:u w:val="single"/>
        </w:rPr>
      </w:pPr>
    </w:p>
    <w:p w14:paraId="48EA98E6" w14:textId="77777777" w:rsidR="007747A6" w:rsidRDefault="007747A6" w:rsidP="007747A6">
      <w:pPr>
        <w:rPr>
          <w:rFonts w:ascii="Arial" w:hAnsi="Arial" w:cs="Arial"/>
          <w:b/>
          <w:sz w:val="24"/>
        </w:rPr>
      </w:pPr>
      <w:r>
        <w:rPr>
          <w:rFonts w:ascii="Arial" w:hAnsi="Arial" w:cs="Arial"/>
          <w:b/>
          <w:color w:val="0000FF"/>
          <w:sz w:val="24"/>
        </w:rPr>
        <w:t>S4-AHI863</w:t>
      </w:r>
      <w:r>
        <w:rPr>
          <w:rFonts w:ascii="Arial" w:hAnsi="Arial" w:cs="Arial"/>
          <w:b/>
          <w:color w:val="0000FF"/>
          <w:sz w:val="24"/>
        </w:rPr>
        <w:tab/>
      </w:r>
      <w:r>
        <w:rPr>
          <w:rFonts w:ascii="Arial" w:hAnsi="Arial" w:cs="Arial"/>
          <w:b/>
          <w:sz w:val="24"/>
        </w:rPr>
        <w:t>Remote Control</w:t>
      </w:r>
    </w:p>
    <w:p w14:paraId="6AF893CE" w14:textId="77777777" w:rsidR="007747A6" w:rsidRDefault="007747A6" w:rsidP="007747A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Sony Europe B.V.</w:t>
      </w:r>
    </w:p>
    <w:p w14:paraId="5D4B4763" w14:textId="77777777" w:rsidR="007747A6" w:rsidRDefault="007747A6" w:rsidP="007747A6">
      <w:pPr>
        <w:rPr>
          <w:rFonts w:ascii="Arial" w:hAnsi="Arial" w:cs="Arial"/>
          <w:b/>
        </w:rPr>
      </w:pPr>
      <w:r>
        <w:rPr>
          <w:rFonts w:ascii="Arial" w:hAnsi="Arial" w:cs="Arial"/>
          <w:b/>
        </w:rPr>
        <w:t xml:space="preserve">Discussion: </w:t>
      </w:r>
    </w:p>
    <w:p w14:paraId="2BFE7D0E" w14:textId="77777777" w:rsidR="0010035F" w:rsidRPr="00685B01" w:rsidRDefault="0010035F" w:rsidP="003E38CC">
      <w:pPr>
        <w:pStyle w:val="Discussion"/>
      </w:pPr>
      <w:r w:rsidRPr="00685B01">
        <w:t xml:space="preserve">Thomas: I don’t know any player which supports this functionality. I ‘d rather put it as an application function in clause 4.2.2. </w:t>
      </w:r>
    </w:p>
    <w:p w14:paraId="5D103EA0" w14:textId="77777777" w:rsidR="0010035F" w:rsidRPr="00685B01" w:rsidRDefault="0010035F" w:rsidP="003E38CC">
      <w:pPr>
        <w:pStyle w:val="Discussion"/>
      </w:pPr>
      <w:r w:rsidRPr="00685B01">
        <w:t>Thorsten: The remote control is clearer for uplink but downlink maybe unclear.</w:t>
      </w:r>
    </w:p>
    <w:p w14:paraId="533F7756" w14:textId="77777777" w:rsidR="0010035F" w:rsidRPr="00685B01" w:rsidRDefault="0010035F" w:rsidP="003E38CC">
      <w:pPr>
        <w:pStyle w:val="Discussion"/>
      </w:pPr>
      <w:r w:rsidRPr="00685B01">
        <w:t>Fred: Does it need to be a feature to be part of the MNO offer?</w:t>
      </w:r>
    </w:p>
    <w:p w14:paraId="44D1F7B5" w14:textId="77777777" w:rsidR="0010035F" w:rsidRPr="00685B01" w:rsidRDefault="0010035F" w:rsidP="003E38CC">
      <w:pPr>
        <w:pStyle w:val="Discussion"/>
      </w:pPr>
      <w:r w:rsidRPr="00685B01">
        <w:t>Paul: The use case could be all the TV of a shopping mall, with some of them outside, which could benefit from being driven via 3GPP network.</w:t>
      </w:r>
    </w:p>
    <w:p w14:paraId="4618AFF3" w14:textId="77777777" w:rsidR="0010035F" w:rsidRPr="00685B01" w:rsidRDefault="0010035F" w:rsidP="003E38CC">
      <w:pPr>
        <w:pStyle w:val="Discussion"/>
      </w:pPr>
      <w:r w:rsidRPr="00685B01">
        <w:lastRenderedPageBreak/>
        <w:t>Thorsten it is a good thing also to open to other use case than UE.</w:t>
      </w:r>
    </w:p>
    <w:p w14:paraId="3C22C4E9" w14:textId="77777777" w:rsidR="0010035F" w:rsidRPr="00685B01" w:rsidRDefault="0010035F" w:rsidP="003E38CC">
      <w:pPr>
        <w:pStyle w:val="Discussion"/>
      </w:pPr>
      <w:r w:rsidRPr="00685B01">
        <w:t>Fred: I have the feeling that the group believe it is not a correction, I would propose that it is been added in M8d</w:t>
      </w:r>
    </w:p>
    <w:p w14:paraId="1CE8EB00" w14:textId="77777777" w:rsidR="007747A6" w:rsidRDefault="007747A6" w:rsidP="003E38CC">
      <w:pPr>
        <w:pStyle w:val="Discussion"/>
      </w:pPr>
      <w:r>
        <w:t xml:space="preserve">Noted. The editor will add the </w:t>
      </w:r>
      <w:proofErr w:type="gramStart"/>
      <w:r>
        <w:t>remote control</w:t>
      </w:r>
      <w:proofErr w:type="gramEnd"/>
      <w:r>
        <w:t xml:space="preserve"> function as an application function in clause 4.2.2.</w:t>
      </w:r>
    </w:p>
    <w:p w14:paraId="2E8C1600"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4BDEA" w14:textId="77777777" w:rsidR="00126502" w:rsidRDefault="00126502" w:rsidP="007747A6">
      <w:pPr>
        <w:rPr>
          <w:color w:val="993300"/>
          <w:u w:val="single"/>
        </w:rPr>
      </w:pPr>
    </w:p>
    <w:p w14:paraId="35669186" w14:textId="77777777" w:rsidR="003E38CC" w:rsidRDefault="003E38CC" w:rsidP="007747A6">
      <w:pPr>
        <w:rPr>
          <w:color w:val="993300"/>
          <w:u w:val="single"/>
        </w:rPr>
      </w:pPr>
    </w:p>
    <w:p w14:paraId="3AE9A183" w14:textId="77777777" w:rsidR="007747A6" w:rsidRDefault="007747A6" w:rsidP="007747A6">
      <w:pPr>
        <w:rPr>
          <w:rFonts w:ascii="Arial" w:hAnsi="Arial" w:cs="Arial"/>
          <w:b/>
          <w:sz w:val="24"/>
        </w:rPr>
      </w:pPr>
      <w:r>
        <w:rPr>
          <w:rFonts w:ascii="Arial" w:hAnsi="Arial" w:cs="Arial"/>
          <w:b/>
          <w:color w:val="0000FF"/>
          <w:sz w:val="24"/>
        </w:rPr>
        <w:t>S4-AHI865</w:t>
      </w:r>
      <w:r>
        <w:rPr>
          <w:rFonts w:ascii="Arial" w:hAnsi="Arial" w:cs="Arial"/>
          <w:b/>
          <w:color w:val="0000FF"/>
          <w:sz w:val="24"/>
        </w:rPr>
        <w:tab/>
      </w:r>
      <w:r>
        <w:rPr>
          <w:rFonts w:ascii="Arial" w:hAnsi="Arial" w:cs="Arial"/>
          <w:b/>
          <w:sz w:val="24"/>
        </w:rPr>
        <w:t>Stage 2 for interactions with network assistance</w:t>
      </w:r>
    </w:p>
    <w:p w14:paraId="2FE604A5" w14:textId="77777777" w:rsidR="007747A6" w:rsidRDefault="007747A6" w:rsidP="007747A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KPN N.V.</w:t>
      </w:r>
    </w:p>
    <w:p w14:paraId="264CF08E" w14:textId="77777777" w:rsidR="007747A6" w:rsidRDefault="007747A6" w:rsidP="007747A6">
      <w:pPr>
        <w:rPr>
          <w:rFonts w:ascii="Arial" w:hAnsi="Arial" w:cs="Arial"/>
          <w:b/>
        </w:rPr>
      </w:pPr>
      <w:r>
        <w:rPr>
          <w:rFonts w:ascii="Arial" w:hAnsi="Arial" w:cs="Arial"/>
          <w:b/>
        </w:rPr>
        <w:t xml:space="preserve">Discussion: </w:t>
      </w:r>
    </w:p>
    <w:p w14:paraId="70B53D6B" w14:textId="77777777" w:rsidR="00126502" w:rsidRPr="00685B01" w:rsidRDefault="00126502" w:rsidP="003E38CC">
      <w:pPr>
        <w:pStyle w:val="Discussion"/>
      </w:pPr>
      <w:r w:rsidRPr="00685B01">
        <w:t>Paul: Step 17, should be more generic.</w:t>
      </w:r>
    </w:p>
    <w:p w14:paraId="740216CC" w14:textId="77777777" w:rsidR="00126502" w:rsidRDefault="00126502" w:rsidP="003E38CC">
      <w:pPr>
        <w:pStyle w:val="Discussion"/>
      </w:pPr>
      <w:r>
        <w:t>JW: agreed.</w:t>
      </w:r>
    </w:p>
    <w:p w14:paraId="0F3183BA" w14:textId="77777777" w:rsidR="00126502" w:rsidRDefault="00126502" w:rsidP="003E38CC">
      <w:pPr>
        <w:pStyle w:val="Discussion"/>
      </w:pPr>
      <w:r>
        <w:t>Paul: Bandwidth availability feature?</w:t>
      </w:r>
    </w:p>
    <w:p w14:paraId="79973488" w14:textId="77777777" w:rsidR="00126502" w:rsidRPr="00685B01" w:rsidRDefault="00126502" w:rsidP="003E38CC">
      <w:pPr>
        <w:pStyle w:val="Discussion"/>
      </w:pPr>
      <w:r w:rsidRPr="00685B01">
        <w:t>JW: Flat bitrate recommendation. Just want to avoid confusion between the bitrate recommendation and the max bandwidth.</w:t>
      </w:r>
    </w:p>
    <w:p w14:paraId="38C74DED" w14:textId="77777777" w:rsidR="00126502" w:rsidRPr="00685B01" w:rsidRDefault="00126502" w:rsidP="003E38CC">
      <w:pPr>
        <w:pStyle w:val="Discussion"/>
      </w:pPr>
      <w:r w:rsidRPr="00685B01">
        <w:t>Thorsten: Can we use bitrate instead of bandwidth?</w:t>
      </w:r>
    </w:p>
    <w:p w14:paraId="51055523" w14:textId="77777777" w:rsidR="00126502" w:rsidRPr="00685B01" w:rsidRDefault="00126502" w:rsidP="003E38CC">
      <w:pPr>
        <w:pStyle w:val="Discussion"/>
      </w:pPr>
      <w:r w:rsidRPr="00685B01">
        <w:t>Imed: Also prefers bitrate, Bandwidth is whatever is available.</w:t>
      </w:r>
    </w:p>
    <w:p w14:paraId="54A009F6" w14:textId="77777777" w:rsidR="00126502" w:rsidRPr="00685B01" w:rsidRDefault="00126502" w:rsidP="003E38CC">
      <w:pPr>
        <w:pStyle w:val="Discussion"/>
      </w:pPr>
      <w:r w:rsidRPr="00685B01">
        <w:t>Fred: Why not use capacity?</w:t>
      </w:r>
    </w:p>
    <w:p w14:paraId="1AAB11F0" w14:textId="77777777" w:rsidR="00126502" w:rsidRPr="00685B01" w:rsidRDefault="00126502" w:rsidP="003E38CC">
      <w:pPr>
        <w:pStyle w:val="Discussion"/>
      </w:pPr>
      <w:r w:rsidRPr="00685B01">
        <w:t>Imed: Are we defining CDN interfaces to the AF? not sure which players are sharing what type of bandwidth (in the case of multiple players), confusing…</w:t>
      </w:r>
    </w:p>
    <w:p w14:paraId="2FDBE96C" w14:textId="77777777" w:rsidR="00126502" w:rsidRPr="00685B01" w:rsidRDefault="00126502" w:rsidP="003E38CC">
      <w:pPr>
        <w:pStyle w:val="Discussion"/>
      </w:pPr>
      <w:r w:rsidRPr="00685B01">
        <w:t>JW: M3d out of scope but try to give some hint on how to use it. On multiple players, it’s hard for the players to estimate the bandwidth they will use.</w:t>
      </w:r>
    </w:p>
    <w:p w14:paraId="2296A7C8" w14:textId="77777777" w:rsidR="00126502" w:rsidRPr="00685B01" w:rsidRDefault="00126502" w:rsidP="003E38CC">
      <w:pPr>
        <w:pStyle w:val="Discussion"/>
      </w:pPr>
      <w:r w:rsidRPr="00685B01">
        <w:t>Imed: If it is a hint, we should be a bit more clear (real time logs). It depends on CDN platforms. What type of logs are you referring.</w:t>
      </w:r>
    </w:p>
    <w:p w14:paraId="08AF6B71" w14:textId="77777777" w:rsidR="00126502" w:rsidRPr="00685B01" w:rsidRDefault="00126502" w:rsidP="003E38CC">
      <w:pPr>
        <w:pStyle w:val="Discussion"/>
      </w:pPr>
      <w:r w:rsidRPr="00685B01">
        <w:t xml:space="preserve">JW: Edge AS to the UE, that’s the one that uses it all. </w:t>
      </w:r>
    </w:p>
    <w:p w14:paraId="4CB981FA" w14:textId="77777777" w:rsidR="00126502" w:rsidRPr="00685B01" w:rsidRDefault="00126502" w:rsidP="003E38CC">
      <w:pPr>
        <w:pStyle w:val="Discussion"/>
      </w:pPr>
      <w:r w:rsidRPr="00685B01">
        <w:t>Imed: How can different services compete for the bandwidth</w:t>
      </w:r>
    </w:p>
    <w:p w14:paraId="03BC28F1" w14:textId="77777777" w:rsidR="00126502" w:rsidRPr="00685B01" w:rsidRDefault="00126502" w:rsidP="003E38CC">
      <w:pPr>
        <w:pStyle w:val="Discussion"/>
      </w:pPr>
      <w:r w:rsidRPr="00685B01">
        <w:t>Thorsten: scope to support the players to stop competing against each other.</w:t>
      </w:r>
    </w:p>
    <w:p w14:paraId="647B6636" w14:textId="77777777" w:rsidR="00126502" w:rsidRPr="00685B01" w:rsidRDefault="00126502" w:rsidP="003E38CC">
      <w:pPr>
        <w:pStyle w:val="Discussion"/>
      </w:pPr>
      <w:r w:rsidRPr="00685B01">
        <w:t>Cedric: according to step 18, you know what’s going on, so that you need to be in the same service, in the same slice… it is a restrictive case. what about when you move from a cell to another</w:t>
      </w:r>
    </w:p>
    <w:p w14:paraId="6D0D1C73" w14:textId="77777777" w:rsidR="00126502" w:rsidRPr="00685B01" w:rsidRDefault="00126502" w:rsidP="003E38CC">
      <w:pPr>
        <w:pStyle w:val="Discussion"/>
      </w:pPr>
      <w:r w:rsidRPr="00685B01">
        <w:t>JW: The AF knows how to deal with it.</w:t>
      </w:r>
    </w:p>
    <w:p w14:paraId="2B096B21" w14:textId="77777777" w:rsidR="00126502" w:rsidRDefault="00126502" w:rsidP="003E38CC">
      <w:pPr>
        <w:pStyle w:val="Discussion"/>
      </w:pPr>
      <w:r w:rsidRPr="00685B01">
        <w:t xml:space="preserve">Imed: Background from MPEG, it was designed for Home use case in a closed environment. </w:t>
      </w:r>
      <w:r>
        <w:t>Applying to the CDN is a stretch.</w:t>
      </w:r>
    </w:p>
    <w:p w14:paraId="235F9480" w14:textId="77777777" w:rsidR="00126502" w:rsidRPr="00685B01" w:rsidRDefault="00126502" w:rsidP="003E38CC">
      <w:pPr>
        <w:pStyle w:val="Discussion"/>
      </w:pPr>
      <w:r w:rsidRPr="00685B01">
        <w:t>JW: the network capacity only goes from Home network to mobile. The bottleneck is the capacity of the cell.</w:t>
      </w:r>
    </w:p>
    <w:p w14:paraId="24D0BF3B" w14:textId="77777777" w:rsidR="00126502" w:rsidRPr="00685B01" w:rsidRDefault="00126502" w:rsidP="003E38CC">
      <w:pPr>
        <w:pStyle w:val="Discussion"/>
      </w:pPr>
      <w:r w:rsidRPr="00685B01">
        <w:t>Imed: I thought the AF would ask for QoS, radio allocation is really dynamic. Pushing the scheduling to the AS is even worse. The real time capacity of the cell is only known by the scheduler.</w:t>
      </w:r>
    </w:p>
    <w:p w14:paraId="7744EDE8" w14:textId="77777777" w:rsidR="00126502" w:rsidRDefault="00126502" w:rsidP="003E38CC">
      <w:pPr>
        <w:pStyle w:val="Discussion"/>
      </w:pPr>
      <w:r w:rsidRPr="00685B01">
        <w:t>Imed/Fred: How do you know the players are within the same cell?</w:t>
      </w:r>
    </w:p>
    <w:p w14:paraId="2A67D551" w14:textId="77777777" w:rsidR="00126502" w:rsidRDefault="00126502" w:rsidP="00126502">
      <w:pPr>
        <w:overflowPunct/>
        <w:autoSpaceDE/>
        <w:autoSpaceDN/>
        <w:adjustRightInd/>
        <w:spacing w:after="0" w:line="276" w:lineRule="auto"/>
        <w:ind w:left="360"/>
        <w:textAlignment w:val="auto"/>
        <w:rPr>
          <w:lang w:val="en-US"/>
        </w:rPr>
      </w:pPr>
      <w:r>
        <w:rPr>
          <w:lang w:val="en-US"/>
        </w:rPr>
        <w:t>Wednesday pm.</w:t>
      </w:r>
    </w:p>
    <w:p w14:paraId="6C6F5DF6" w14:textId="77777777" w:rsidR="00126502" w:rsidRPr="00685B01" w:rsidRDefault="00126502" w:rsidP="003E38CC">
      <w:pPr>
        <w:pStyle w:val="Discussion"/>
      </w:pPr>
      <w:r w:rsidRPr="00685B01">
        <w:t>Jan Willem updates after consultation with colleague - there is a way to identify clients connected in each cell.</w:t>
      </w:r>
    </w:p>
    <w:p w14:paraId="0774A8E5" w14:textId="77777777" w:rsidR="00126502" w:rsidRDefault="00126502" w:rsidP="003E38CC">
      <w:pPr>
        <w:pStyle w:val="Discussion"/>
      </w:pPr>
      <w:r w:rsidRPr="00685B01">
        <w:t xml:space="preserve">Imed - AS is on user plan, so how does it get such cell-specific information? JW - goes to the AF. Can update with mobility. Imed - this is a problem, it’s none of the AF’s business. </w:t>
      </w:r>
      <w:r>
        <w:t>The session handler can provide this info.</w:t>
      </w:r>
    </w:p>
    <w:p w14:paraId="21801CDB" w14:textId="77777777" w:rsidR="00126502" w:rsidRDefault="00126502" w:rsidP="003E38CC">
      <w:pPr>
        <w:pStyle w:val="Discussion"/>
      </w:pPr>
      <w:r w:rsidRPr="00685B01">
        <w:t xml:space="preserve">Thomas - we have consumption reporting for this. The AS should be a stateless server. </w:t>
      </w:r>
      <w:r>
        <w:t>Cannot maintain a session for every client.</w:t>
      </w:r>
    </w:p>
    <w:p w14:paraId="4ADFB1DC" w14:textId="77777777" w:rsidR="00126502" w:rsidRPr="00685B01" w:rsidRDefault="00126502" w:rsidP="003E38CC">
      <w:pPr>
        <w:pStyle w:val="Discussion"/>
      </w:pPr>
      <w:r w:rsidRPr="00685B01">
        <w:t>Frederic - seems still not agreeable, so note this.</w:t>
      </w:r>
    </w:p>
    <w:p w14:paraId="02B71686" w14:textId="77777777" w:rsidR="00126502" w:rsidRPr="00126502" w:rsidRDefault="00126502" w:rsidP="003E38CC">
      <w:pPr>
        <w:pStyle w:val="Discussion"/>
        <w:numPr>
          <w:ilvl w:val="0"/>
          <w:numId w:val="0"/>
        </w:numPr>
        <w:ind w:left="357"/>
      </w:pPr>
    </w:p>
    <w:p w14:paraId="44E7BEBD"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D2B03" w14:textId="77777777" w:rsidR="003E38CC" w:rsidRDefault="003E38CC" w:rsidP="007747A6">
      <w:pPr>
        <w:rPr>
          <w:color w:val="993300"/>
          <w:u w:val="single"/>
        </w:rPr>
      </w:pPr>
    </w:p>
    <w:p w14:paraId="07B7CE1C" w14:textId="77777777" w:rsidR="003E38CC" w:rsidRDefault="003E38CC" w:rsidP="007747A6">
      <w:pPr>
        <w:rPr>
          <w:color w:val="993300"/>
          <w:u w:val="single"/>
        </w:rPr>
      </w:pPr>
    </w:p>
    <w:p w14:paraId="316ACE9B" w14:textId="77777777" w:rsidR="007747A6" w:rsidRDefault="007747A6" w:rsidP="007747A6">
      <w:pPr>
        <w:rPr>
          <w:rFonts w:ascii="Arial" w:hAnsi="Arial" w:cs="Arial"/>
          <w:b/>
          <w:sz w:val="24"/>
        </w:rPr>
      </w:pPr>
      <w:r>
        <w:rPr>
          <w:rFonts w:ascii="Arial" w:hAnsi="Arial" w:cs="Arial"/>
          <w:b/>
          <w:color w:val="0000FF"/>
          <w:sz w:val="24"/>
        </w:rPr>
        <w:t>S4-AHI866</w:t>
      </w:r>
      <w:r>
        <w:rPr>
          <w:rFonts w:ascii="Arial" w:hAnsi="Arial" w:cs="Arial"/>
          <w:b/>
          <w:color w:val="0000FF"/>
          <w:sz w:val="24"/>
        </w:rPr>
        <w:tab/>
      </w:r>
      <w:r>
        <w:rPr>
          <w:rFonts w:ascii="Arial" w:hAnsi="Arial" w:cs="Arial"/>
          <w:b/>
          <w:sz w:val="24"/>
        </w:rPr>
        <w:t>DASH delivery enhancements</w:t>
      </w:r>
    </w:p>
    <w:p w14:paraId="6984E041" w14:textId="77777777" w:rsidR="007747A6" w:rsidRDefault="007747A6" w:rsidP="007747A6">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KPN N.V.</w:t>
      </w:r>
    </w:p>
    <w:p w14:paraId="299C168D" w14:textId="77777777" w:rsidR="007747A6" w:rsidRDefault="007747A6" w:rsidP="007747A6">
      <w:pPr>
        <w:rPr>
          <w:rFonts w:ascii="Arial" w:hAnsi="Arial" w:cs="Arial"/>
          <w:b/>
        </w:rPr>
      </w:pPr>
      <w:r>
        <w:rPr>
          <w:rFonts w:ascii="Arial" w:hAnsi="Arial" w:cs="Arial"/>
          <w:b/>
        </w:rPr>
        <w:t xml:space="preserve">Discussion: </w:t>
      </w:r>
    </w:p>
    <w:p w14:paraId="6419D924" w14:textId="77777777" w:rsidR="0010035F" w:rsidRPr="00685B01" w:rsidRDefault="0010035F" w:rsidP="003E38CC">
      <w:pPr>
        <w:pStyle w:val="Discussion"/>
      </w:pPr>
      <w:r w:rsidRPr="00685B01">
        <w:t xml:space="preserve">Thorsten: fine to add clarification of DNS or CDN but maybe not needed in stage 2 </w:t>
      </w:r>
    </w:p>
    <w:p w14:paraId="4EAC2394" w14:textId="77777777" w:rsidR="0010035F" w:rsidRPr="00685B01" w:rsidRDefault="0010035F" w:rsidP="003E38CC">
      <w:pPr>
        <w:pStyle w:val="Discussion"/>
      </w:pPr>
      <w:r w:rsidRPr="00685B01">
        <w:t xml:space="preserve">Thorsten: the parsing suggest that </w:t>
      </w:r>
      <w:proofErr w:type="gramStart"/>
      <w:r w:rsidRPr="00685B01">
        <w:t>initiation  and</w:t>
      </w:r>
      <w:proofErr w:type="gramEnd"/>
      <w:r w:rsidRPr="00685B01">
        <w:t xml:space="preserve"> segment are on the same server..</w:t>
      </w:r>
    </w:p>
    <w:p w14:paraId="3CDDB504" w14:textId="77777777" w:rsidR="0010035F" w:rsidRPr="00685B01" w:rsidRDefault="0010035F" w:rsidP="003E38CC">
      <w:pPr>
        <w:pStyle w:val="Discussion"/>
      </w:pPr>
      <w:r w:rsidRPr="00685B01">
        <w:t xml:space="preserve">Cedric: </w:t>
      </w:r>
      <w:proofErr w:type="spellStart"/>
      <w:r w:rsidRPr="00685B01">
        <w:t>localise</w:t>
      </w:r>
      <w:proofErr w:type="spellEnd"/>
      <w:r w:rsidRPr="00685B01">
        <w:t xml:space="preserve"> is maybe too strong. The player doesn’t really know where is the server but gets the Ip address</w:t>
      </w:r>
    </w:p>
    <w:p w14:paraId="20762289" w14:textId="77777777" w:rsidR="0010035F" w:rsidRPr="00685B01" w:rsidRDefault="0010035F" w:rsidP="003E38CC">
      <w:pPr>
        <w:pStyle w:val="Discussion"/>
      </w:pPr>
      <w:r w:rsidRPr="00685B01">
        <w:t>Thomas: I have an issue that the fact we mention the fact that we reuse the same location for subsequent requests</w:t>
      </w:r>
    </w:p>
    <w:p w14:paraId="6F17B191" w14:textId="77777777" w:rsidR="0010035F" w:rsidRPr="00685B01" w:rsidRDefault="0010035F" w:rsidP="003E38CC">
      <w:pPr>
        <w:pStyle w:val="Discussion"/>
      </w:pPr>
      <w:r w:rsidRPr="00685B01">
        <w:t>Discussion on the information of expected media segments</w:t>
      </w:r>
    </w:p>
    <w:p w14:paraId="7B03F2AC" w14:textId="77777777" w:rsidR="0010035F" w:rsidRPr="00685B01" w:rsidRDefault="0010035F" w:rsidP="003E38CC">
      <w:pPr>
        <w:pStyle w:val="Discussion"/>
      </w:pPr>
      <w:r w:rsidRPr="00685B01">
        <w:t>Thorsten: I would prefer to have a reference to a media player spec.</w:t>
      </w:r>
    </w:p>
    <w:p w14:paraId="61819902" w14:textId="77777777" w:rsidR="0010035F" w:rsidRDefault="0010035F" w:rsidP="003E38CC">
      <w:pPr>
        <w:pStyle w:val="Discussion"/>
      </w:pPr>
      <w:r>
        <w:t>Fred proposed offline discussion</w:t>
      </w:r>
    </w:p>
    <w:p w14:paraId="43D7CA8D"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S4-AHI907</w:t>
      </w:r>
      <w:r>
        <w:rPr>
          <w:color w:val="993300"/>
          <w:u w:val="single"/>
        </w:rPr>
        <w:t>.</w:t>
      </w:r>
    </w:p>
    <w:p w14:paraId="4882617B" w14:textId="77777777" w:rsidR="0010035F" w:rsidRDefault="0010035F" w:rsidP="0010035F">
      <w:pPr>
        <w:rPr>
          <w:rFonts w:ascii="Arial" w:hAnsi="Arial" w:cs="Arial"/>
          <w:b/>
          <w:sz w:val="24"/>
        </w:rPr>
      </w:pPr>
      <w:r>
        <w:rPr>
          <w:rFonts w:ascii="Arial" w:hAnsi="Arial" w:cs="Arial"/>
          <w:b/>
          <w:color w:val="0000FF"/>
          <w:sz w:val="24"/>
        </w:rPr>
        <w:t>S4-AHI907</w:t>
      </w:r>
      <w:r>
        <w:rPr>
          <w:rFonts w:ascii="Arial" w:hAnsi="Arial" w:cs="Arial"/>
          <w:b/>
          <w:color w:val="0000FF"/>
          <w:sz w:val="24"/>
        </w:rPr>
        <w:tab/>
      </w:r>
      <w:r>
        <w:rPr>
          <w:rFonts w:ascii="Arial" w:hAnsi="Arial" w:cs="Arial"/>
          <w:b/>
          <w:sz w:val="24"/>
        </w:rPr>
        <w:t>DASH delivery enhancements</w:t>
      </w:r>
    </w:p>
    <w:p w14:paraId="4CE298DB" w14:textId="77777777" w:rsidR="0010035F" w:rsidRDefault="0010035F" w:rsidP="0010035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KPN N.V.</w:t>
      </w:r>
    </w:p>
    <w:p w14:paraId="2C0ED5FD" w14:textId="77777777" w:rsidR="0010035F" w:rsidRDefault="0010035F" w:rsidP="0010035F">
      <w:pPr>
        <w:rPr>
          <w:color w:val="808080"/>
        </w:rPr>
      </w:pPr>
      <w:r>
        <w:rPr>
          <w:color w:val="808080"/>
        </w:rPr>
        <w:t>(Replaces S4-AHI866)</w:t>
      </w:r>
    </w:p>
    <w:p w14:paraId="503408E0" w14:textId="77777777" w:rsidR="0010035F" w:rsidRDefault="0010035F" w:rsidP="0010035F">
      <w:pPr>
        <w:rPr>
          <w:rFonts w:ascii="Arial" w:hAnsi="Arial" w:cs="Arial"/>
          <w:b/>
        </w:rPr>
      </w:pPr>
      <w:r>
        <w:rPr>
          <w:rFonts w:ascii="Arial" w:hAnsi="Arial" w:cs="Arial"/>
          <w:b/>
        </w:rPr>
        <w:t xml:space="preserve">Discussion: </w:t>
      </w:r>
    </w:p>
    <w:p w14:paraId="77455B87" w14:textId="77777777" w:rsidR="0010035F" w:rsidRDefault="0010035F" w:rsidP="003E38CC">
      <w:pPr>
        <w:pStyle w:val="Discussion"/>
      </w:pPr>
      <w:r>
        <w:t xml:space="preserve">Revision </w:t>
      </w:r>
      <w:r w:rsidR="003E38CC">
        <w:t>o</w:t>
      </w:r>
      <w:r>
        <w:t>f S4-AHI866. Withdrawn (not available).</w:t>
      </w:r>
    </w:p>
    <w:p w14:paraId="3AD5484C" w14:textId="77777777" w:rsidR="0010035F" w:rsidRDefault="0010035F" w:rsidP="001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4367FF" w14:textId="77777777" w:rsidR="003E38CC" w:rsidRDefault="003E38CC" w:rsidP="003E38CC"/>
    <w:p w14:paraId="6BF97A0D" w14:textId="77777777" w:rsidR="003E38CC" w:rsidRDefault="003E38CC" w:rsidP="003E38CC">
      <w:pPr>
        <w:rPr>
          <w:rFonts w:ascii="Arial" w:hAnsi="Arial" w:cs="Arial"/>
          <w:b/>
          <w:color w:val="0000FF"/>
          <w:sz w:val="24"/>
        </w:rPr>
      </w:pPr>
    </w:p>
    <w:p w14:paraId="5CCC2B73" w14:textId="77777777" w:rsidR="007747A6" w:rsidRDefault="007747A6" w:rsidP="007747A6">
      <w:pPr>
        <w:rPr>
          <w:rFonts w:ascii="Arial" w:hAnsi="Arial" w:cs="Arial"/>
          <w:b/>
          <w:sz w:val="24"/>
        </w:rPr>
      </w:pPr>
      <w:r>
        <w:rPr>
          <w:rFonts w:ascii="Arial" w:hAnsi="Arial" w:cs="Arial"/>
          <w:b/>
          <w:color w:val="0000FF"/>
          <w:sz w:val="24"/>
        </w:rPr>
        <w:t>S4-AHI867</w:t>
      </w:r>
      <w:r>
        <w:rPr>
          <w:rFonts w:ascii="Arial" w:hAnsi="Arial" w:cs="Arial"/>
          <w:b/>
          <w:color w:val="0000FF"/>
          <w:sz w:val="24"/>
        </w:rPr>
        <w:tab/>
      </w:r>
      <w:r>
        <w:rPr>
          <w:rFonts w:ascii="Arial" w:hAnsi="Arial" w:cs="Arial"/>
          <w:b/>
          <w:sz w:val="24"/>
        </w:rPr>
        <w:t>Dynamic Policies Stage 2: Correction of response and parameter list</w:t>
      </w:r>
    </w:p>
    <w:p w14:paraId="1FABB5D1" w14:textId="77777777" w:rsidR="007747A6" w:rsidRDefault="007747A6" w:rsidP="007747A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Ericsson LM</w:t>
      </w:r>
    </w:p>
    <w:p w14:paraId="196AE101" w14:textId="77777777" w:rsidR="007747A6" w:rsidRDefault="007747A6" w:rsidP="007747A6">
      <w:pPr>
        <w:rPr>
          <w:rFonts w:ascii="Arial" w:hAnsi="Arial" w:cs="Arial"/>
          <w:b/>
        </w:rPr>
      </w:pPr>
      <w:r>
        <w:rPr>
          <w:rFonts w:ascii="Arial" w:hAnsi="Arial" w:cs="Arial"/>
          <w:b/>
        </w:rPr>
        <w:t xml:space="preserve">Discussion: </w:t>
      </w:r>
    </w:p>
    <w:p w14:paraId="3446A12E" w14:textId="77777777" w:rsidR="00126502" w:rsidRPr="00685B01" w:rsidRDefault="00126502" w:rsidP="003E38CC">
      <w:pPr>
        <w:numPr>
          <w:ilvl w:val="0"/>
          <w:numId w:val="2"/>
        </w:numPr>
        <w:overflowPunct/>
        <w:autoSpaceDE/>
        <w:autoSpaceDN/>
        <w:adjustRightInd/>
        <w:spacing w:after="0"/>
        <w:ind w:hanging="357"/>
        <w:textAlignment w:val="auto"/>
        <w:rPr>
          <w:lang w:val="en-US"/>
        </w:rPr>
      </w:pPr>
      <w:r w:rsidRPr="00685B01">
        <w:rPr>
          <w:lang w:val="en-US"/>
        </w:rPr>
        <w:t>Imed: prerequisite to have the URLs to the AF, how is it done</w:t>
      </w:r>
    </w:p>
    <w:p w14:paraId="14A235EF" w14:textId="77777777" w:rsidR="00126502" w:rsidRPr="00685B01" w:rsidRDefault="00126502" w:rsidP="003E38CC">
      <w:pPr>
        <w:numPr>
          <w:ilvl w:val="0"/>
          <w:numId w:val="2"/>
        </w:numPr>
        <w:overflowPunct/>
        <w:autoSpaceDE/>
        <w:autoSpaceDN/>
        <w:adjustRightInd/>
        <w:spacing w:after="0"/>
        <w:ind w:hanging="357"/>
        <w:textAlignment w:val="auto"/>
        <w:rPr>
          <w:lang w:val="en-US"/>
        </w:rPr>
      </w:pPr>
      <w:r w:rsidRPr="00685B01">
        <w:rPr>
          <w:lang w:val="en-US"/>
        </w:rPr>
        <w:t xml:space="preserve">Thorsten: bootstrap procedures to get parameters to the backend. </w:t>
      </w:r>
    </w:p>
    <w:p w14:paraId="2DFBCB98" w14:textId="77777777" w:rsidR="00126502" w:rsidRDefault="00126502" w:rsidP="003E38CC">
      <w:pPr>
        <w:numPr>
          <w:ilvl w:val="0"/>
          <w:numId w:val="2"/>
        </w:numPr>
        <w:overflowPunct/>
        <w:autoSpaceDE/>
        <w:autoSpaceDN/>
        <w:adjustRightInd/>
        <w:spacing w:after="0"/>
        <w:ind w:hanging="357"/>
        <w:textAlignment w:val="auto"/>
      </w:pPr>
      <w:r w:rsidRPr="00685B01">
        <w:rPr>
          <w:lang w:val="en-US"/>
        </w:rPr>
        <w:t xml:space="preserve">Imed: There may be many AFs, you need to find the right one with a discovery service. </w:t>
      </w:r>
      <w:r>
        <w:t xml:space="preserve">We should define an AF discovery. </w:t>
      </w:r>
    </w:p>
    <w:p w14:paraId="2FBE61C8" w14:textId="77777777" w:rsidR="00126502" w:rsidRPr="00685B01" w:rsidRDefault="00126502" w:rsidP="003E38CC">
      <w:pPr>
        <w:numPr>
          <w:ilvl w:val="0"/>
          <w:numId w:val="2"/>
        </w:numPr>
        <w:overflowPunct/>
        <w:autoSpaceDE/>
        <w:autoSpaceDN/>
        <w:adjustRightInd/>
        <w:spacing w:after="0"/>
        <w:ind w:hanging="357"/>
        <w:textAlignment w:val="auto"/>
        <w:rPr>
          <w:lang w:val="en-US"/>
        </w:rPr>
      </w:pPr>
      <w:r w:rsidRPr="00685B01">
        <w:rPr>
          <w:lang w:val="en-US"/>
        </w:rPr>
        <w:t xml:space="preserve">Imed: You might want to know that a session has been associated to QoS profile. don’t understand the traffic shaping information. </w:t>
      </w:r>
    </w:p>
    <w:p w14:paraId="35BA0E26" w14:textId="77777777" w:rsidR="00126502" w:rsidRPr="00685B01" w:rsidRDefault="00126502" w:rsidP="003E38CC">
      <w:pPr>
        <w:numPr>
          <w:ilvl w:val="0"/>
          <w:numId w:val="2"/>
        </w:numPr>
        <w:overflowPunct/>
        <w:autoSpaceDE/>
        <w:autoSpaceDN/>
        <w:adjustRightInd/>
        <w:spacing w:after="0"/>
        <w:ind w:hanging="357"/>
        <w:textAlignment w:val="auto"/>
        <w:rPr>
          <w:lang w:val="en-US"/>
        </w:rPr>
      </w:pPr>
      <w:r w:rsidRPr="00685B01">
        <w:rPr>
          <w:lang w:val="en-US"/>
        </w:rPr>
        <w:t>Thorsten; Stage 3 will be an empty placeholder and check with DASH-IF, the traffic shaping configurations (bitrate kicking a particular value triggering traffic shaping).</w:t>
      </w:r>
    </w:p>
    <w:p w14:paraId="3DBD8F23" w14:textId="77777777" w:rsidR="00126502" w:rsidRPr="00685B01" w:rsidRDefault="00126502" w:rsidP="003E38CC">
      <w:pPr>
        <w:numPr>
          <w:ilvl w:val="0"/>
          <w:numId w:val="2"/>
        </w:numPr>
        <w:overflowPunct/>
        <w:autoSpaceDE/>
        <w:autoSpaceDN/>
        <w:adjustRightInd/>
        <w:spacing w:after="0"/>
        <w:ind w:hanging="357"/>
        <w:textAlignment w:val="auto"/>
        <w:rPr>
          <w:lang w:val="en-US"/>
        </w:rPr>
      </w:pPr>
      <w:r w:rsidRPr="00685B01">
        <w:rPr>
          <w:lang w:val="en-US"/>
        </w:rPr>
        <w:t>Imed: are these vendors willing to disclose such parameters?</w:t>
      </w:r>
    </w:p>
    <w:p w14:paraId="2C29088F" w14:textId="77777777" w:rsidR="00126502" w:rsidRDefault="00126502" w:rsidP="003E38CC">
      <w:pPr>
        <w:numPr>
          <w:ilvl w:val="0"/>
          <w:numId w:val="2"/>
        </w:numPr>
        <w:overflowPunct/>
        <w:autoSpaceDE/>
        <w:autoSpaceDN/>
        <w:adjustRightInd/>
        <w:spacing w:after="0"/>
        <w:ind w:hanging="357"/>
        <w:textAlignment w:val="auto"/>
      </w:pPr>
      <w:r w:rsidRPr="00685B01">
        <w:rPr>
          <w:lang w:val="en-US"/>
        </w:rPr>
        <w:t xml:space="preserve">Thorsten: Idea to describe corner points for traffic policing. Would be a good idea to not only talk about policy but also talk about compromise. </w:t>
      </w:r>
      <w:r>
        <w:t>Ok to keep it out if concerns.</w:t>
      </w:r>
    </w:p>
    <w:p w14:paraId="3D3A1D6E" w14:textId="77777777" w:rsidR="00126502" w:rsidRPr="00685B01" w:rsidRDefault="00126502" w:rsidP="003E38CC">
      <w:pPr>
        <w:numPr>
          <w:ilvl w:val="0"/>
          <w:numId w:val="2"/>
        </w:numPr>
        <w:overflowPunct/>
        <w:autoSpaceDE/>
        <w:autoSpaceDN/>
        <w:adjustRightInd/>
        <w:spacing w:after="0"/>
        <w:ind w:hanging="357"/>
        <w:textAlignment w:val="auto"/>
        <w:rPr>
          <w:lang w:val="en-US"/>
        </w:rPr>
      </w:pPr>
      <w:r w:rsidRPr="00685B01">
        <w:rPr>
          <w:lang w:val="en-US"/>
        </w:rPr>
        <w:t xml:space="preserve">Imed: For the media segments, when you define </w:t>
      </w:r>
      <w:proofErr w:type="gramStart"/>
      <w:r w:rsidRPr="00685B01">
        <w:rPr>
          <w:lang w:val="en-US"/>
        </w:rPr>
        <w:t>your</w:t>
      </w:r>
      <w:proofErr w:type="gramEnd"/>
      <w:r w:rsidRPr="00685B01">
        <w:rPr>
          <w:lang w:val="en-US"/>
        </w:rPr>
        <w:t xml:space="preserve"> ingest you get a domain name, and resolves addresses e.g. by DNS…</w:t>
      </w:r>
    </w:p>
    <w:p w14:paraId="7987E9BC" w14:textId="77777777" w:rsidR="00126502" w:rsidRDefault="00126502" w:rsidP="003E38CC">
      <w:pPr>
        <w:numPr>
          <w:ilvl w:val="0"/>
          <w:numId w:val="2"/>
        </w:numPr>
        <w:overflowPunct/>
        <w:autoSpaceDE/>
        <w:autoSpaceDN/>
        <w:adjustRightInd/>
        <w:spacing w:after="0"/>
        <w:ind w:hanging="357"/>
        <w:textAlignment w:val="auto"/>
      </w:pPr>
      <w:r>
        <w:t>…</w:t>
      </w:r>
    </w:p>
    <w:p w14:paraId="6E1EDD43" w14:textId="77777777" w:rsidR="00126502" w:rsidRPr="00685B01" w:rsidRDefault="00126502" w:rsidP="003E38CC">
      <w:pPr>
        <w:numPr>
          <w:ilvl w:val="0"/>
          <w:numId w:val="2"/>
        </w:numPr>
        <w:overflowPunct/>
        <w:autoSpaceDE/>
        <w:autoSpaceDN/>
        <w:adjustRightInd/>
        <w:spacing w:after="0"/>
        <w:ind w:hanging="357"/>
        <w:textAlignment w:val="auto"/>
        <w:rPr>
          <w:lang w:val="en-US"/>
        </w:rPr>
      </w:pPr>
      <w:r w:rsidRPr="00685B01">
        <w:rPr>
          <w:lang w:val="en-US"/>
        </w:rPr>
        <w:t>Fred: Let’s focus on the changes</w:t>
      </w:r>
    </w:p>
    <w:p w14:paraId="311B38DE" w14:textId="77777777" w:rsidR="00126502" w:rsidRDefault="00126502" w:rsidP="003E38CC">
      <w:pPr>
        <w:numPr>
          <w:ilvl w:val="1"/>
          <w:numId w:val="2"/>
        </w:numPr>
        <w:overflowPunct/>
        <w:autoSpaceDE/>
        <w:autoSpaceDN/>
        <w:adjustRightInd/>
        <w:spacing w:after="0"/>
        <w:ind w:hanging="357"/>
        <w:textAlignment w:val="auto"/>
      </w:pPr>
      <w:r>
        <w:t>Step 12: ok</w:t>
      </w:r>
    </w:p>
    <w:p w14:paraId="7C617B48" w14:textId="77777777" w:rsidR="00126502" w:rsidRPr="00685B01" w:rsidRDefault="00126502" w:rsidP="003E38CC">
      <w:pPr>
        <w:numPr>
          <w:ilvl w:val="1"/>
          <w:numId w:val="2"/>
        </w:numPr>
        <w:overflowPunct/>
        <w:autoSpaceDE/>
        <w:autoSpaceDN/>
        <w:adjustRightInd/>
        <w:spacing w:after="0"/>
        <w:ind w:hanging="357"/>
        <w:textAlignment w:val="auto"/>
        <w:rPr>
          <w:lang w:val="en-US"/>
        </w:rPr>
      </w:pPr>
      <w:r w:rsidRPr="00685B01">
        <w:rPr>
          <w:lang w:val="en-US"/>
        </w:rPr>
        <w:t>“URLs for the 5GMSd AF”: Thorsten: try to avoid redundancy.</w:t>
      </w:r>
    </w:p>
    <w:p w14:paraId="42C362CE" w14:textId="77777777" w:rsidR="00126502" w:rsidRDefault="00126502" w:rsidP="003E38CC">
      <w:pPr>
        <w:numPr>
          <w:ilvl w:val="1"/>
          <w:numId w:val="2"/>
        </w:numPr>
        <w:overflowPunct/>
        <w:autoSpaceDE/>
        <w:autoSpaceDN/>
        <w:adjustRightInd/>
        <w:spacing w:after="0"/>
        <w:ind w:hanging="357"/>
        <w:textAlignment w:val="auto"/>
      </w:pPr>
      <w:r>
        <w:t>Parameters 5.7.4:</w:t>
      </w:r>
    </w:p>
    <w:p w14:paraId="5CB2572B" w14:textId="77777777" w:rsidR="00126502" w:rsidRDefault="00126502" w:rsidP="003E38CC">
      <w:pPr>
        <w:numPr>
          <w:ilvl w:val="2"/>
          <w:numId w:val="2"/>
        </w:numPr>
        <w:overflowPunct/>
        <w:autoSpaceDE/>
        <w:autoSpaceDN/>
        <w:adjustRightInd/>
        <w:spacing w:after="0"/>
        <w:ind w:hanging="357"/>
        <w:textAlignment w:val="auto"/>
      </w:pPr>
      <w:r>
        <w:t>Server address: ok</w:t>
      </w:r>
    </w:p>
    <w:p w14:paraId="40C700C3" w14:textId="77777777" w:rsidR="00126502" w:rsidRDefault="00126502" w:rsidP="003E38CC">
      <w:pPr>
        <w:numPr>
          <w:ilvl w:val="2"/>
          <w:numId w:val="2"/>
        </w:numPr>
        <w:overflowPunct/>
        <w:autoSpaceDE/>
        <w:autoSpaceDN/>
        <w:adjustRightInd/>
        <w:spacing w:after="0"/>
        <w:ind w:hanging="357"/>
        <w:textAlignment w:val="auto"/>
      </w:pPr>
      <w:r>
        <w:t>5GMSA Provider id: ok</w:t>
      </w:r>
    </w:p>
    <w:p w14:paraId="2D750126" w14:textId="77777777" w:rsidR="00126502" w:rsidRDefault="00126502" w:rsidP="003E38CC">
      <w:pPr>
        <w:numPr>
          <w:ilvl w:val="2"/>
          <w:numId w:val="2"/>
        </w:numPr>
        <w:overflowPunct/>
        <w:autoSpaceDE/>
        <w:autoSpaceDN/>
        <w:adjustRightInd/>
        <w:spacing w:after="0"/>
        <w:ind w:hanging="357"/>
        <w:textAlignment w:val="auto"/>
      </w:pPr>
      <w:r>
        <w:t xml:space="preserve">Policy type indication: </w:t>
      </w:r>
    </w:p>
    <w:p w14:paraId="7CB9CD24" w14:textId="77777777" w:rsidR="00126502" w:rsidRPr="00685B01" w:rsidRDefault="00126502" w:rsidP="003E38CC">
      <w:pPr>
        <w:numPr>
          <w:ilvl w:val="3"/>
          <w:numId w:val="2"/>
        </w:numPr>
        <w:overflowPunct/>
        <w:autoSpaceDE/>
        <w:autoSpaceDN/>
        <w:adjustRightInd/>
        <w:spacing w:after="0"/>
        <w:ind w:hanging="357"/>
        <w:textAlignment w:val="auto"/>
        <w:rPr>
          <w:lang w:val="en-US"/>
        </w:rPr>
      </w:pPr>
      <w:r w:rsidRPr="00685B01">
        <w:rPr>
          <w:lang w:val="en-US"/>
        </w:rPr>
        <w:t>Imed: didn’t see in SA2 document</w:t>
      </w:r>
    </w:p>
    <w:p w14:paraId="7EFFE313" w14:textId="77777777" w:rsidR="00126502" w:rsidRPr="00685B01" w:rsidRDefault="00126502" w:rsidP="003E38CC">
      <w:pPr>
        <w:numPr>
          <w:ilvl w:val="3"/>
          <w:numId w:val="2"/>
        </w:numPr>
        <w:overflowPunct/>
        <w:autoSpaceDE/>
        <w:autoSpaceDN/>
        <w:adjustRightInd/>
        <w:spacing w:after="0"/>
        <w:ind w:hanging="357"/>
        <w:textAlignment w:val="auto"/>
        <w:rPr>
          <w:lang w:val="en-US"/>
        </w:rPr>
      </w:pPr>
      <w:r w:rsidRPr="00685B01">
        <w:rPr>
          <w:lang w:val="en-US"/>
        </w:rPr>
        <w:lastRenderedPageBreak/>
        <w:t>Thorsten: there is now a definition. Short cut so that the Media AF understand there should be some sort of transaction.</w:t>
      </w:r>
    </w:p>
    <w:p w14:paraId="39B739A0" w14:textId="77777777" w:rsidR="00126502" w:rsidRPr="00685B01" w:rsidRDefault="00126502" w:rsidP="003E38CC">
      <w:pPr>
        <w:numPr>
          <w:ilvl w:val="3"/>
          <w:numId w:val="2"/>
        </w:numPr>
        <w:overflowPunct/>
        <w:autoSpaceDE/>
        <w:autoSpaceDN/>
        <w:adjustRightInd/>
        <w:spacing w:after="0"/>
        <w:ind w:hanging="357"/>
        <w:textAlignment w:val="auto"/>
        <w:rPr>
          <w:lang w:val="en-US"/>
        </w:rPr>
      </w:pPr>
      <w:r w:rsidRPr="00685B01">
        <w:rPr>
          <w:lang w:val="en-US"/>
        </w:rPr>
        <w:t>Thorsten: The Media AF need to identify the right PCF API in order to apply the right PCC rule.</w:t>
      </w:r>
    </w:p>
    <w:p w14:paraId="452A945A" w14:textId="77777777" w:rsidR="00126502" w:rsidRPr="00685B01" w:rsidRDefault="00126502" w:rsidP="003E38CC">
      <w:pPr>
        <w:numPr>
          <w:ilvl w:val="3"/>
          <w:numId w:val="2"/>
        </w:numPr>
        <w:overflowPunct/>
        <w:autoSpaceDE/>
        <w:autoSpaceDN/>
        <w:adjustRightInd/>
        <w:spacing w:after="0"/>
        <w:ind w:hanging="357"/>
        <w:textAlignment w:val="auto"/>
        <w:rPr>
          <w:lang w:val="en-US"/>
        </w:rPr>
      </w:pPr>
      <w:r w:rsidRPr="00685B01">
        <w:rPr>
          <w:lang w:val="en-US"/>
        </w:rPr>
        <w:t>Note from the minute taker: Are you lost here? no worry, me too…</w:t>
      </w:r>
    </w:p>
    <w:p w14:paraId="0D8A29C0" w14:textId="77777777" w:rsidR="00126502" w:rsidRPr="00685B01" w:rsidRDefault="00126502" w:rsidP="003E38CC">
      <w:pPr>
        <w:numPr>
          <w:ilvl w:val="3"/>
          <w:numId w:val="2"/>
        </w:numPr>
        <w:overflowPunct/>
        <w:autoSpaceDE/>
        <w:autoSpaceDN/>
        <w:adjustRightInd/>
        <w:spacing w:after="0"/>
        <w:ind w:hanging="357"/>
        <w:textAlignment w:val="auto"/>
        <w:rPr>
          <w:lang w:val="en-US"/>
        </w:rPr>
      </w:pPr>
      <w:r w:rsidRPr="00685B01">
        <w:rPr>
          <w:lang w:val="en-US"/>
        </w:rPr>
        <w:t>Imed: the AF cannot influence the charging policy, the PCF of course can…</w:t>
      </w:r>
    </w:p>
    <w:p w14:paraId="08705131" w14:textId="77777777" w:rsidR="00126502" w:rsidRPr="00685B01" w:rsidRDefault="00126502" w:rsidP="003E38CC">
      <w:pPr>
        <w:numPr>
          <w:ilvl w:val="3"/>
          <w:numId w:val="2"/>
        </w:numPr>
        <w:overflowPunct/>
        <w:autoSpaceDE/>
        <w:autoSpaceDN/>
        <w:adjustRightInd/>
        <w:spacing w:after="0"/>
        <w:ind w:hanging="357"/>
        <w:textAlignment w:val="auto"/>
        <w:rPr>
          <w:lang w:val="en-US"/>
        </w:rPr>
      </w:pPr>
      <w:r w:rsidRPr="00685B01">
        <w:rPr>
          <w:lang w:val="en-US"/>
        </w:rPr>
        <w:t>Thorsten: The PCF compiles the PCC rules...</w:t>
      </w:r>
    </w:p>
    <w:p w14:paraId="57E77F3E" w14:textId="77777777" w:rsidR="00126502" w:rsidRDefault="00126502" w:rsidP="003E38CC">
      <w:pPr>
        <w:numPr>
          <w:ilvl w:val="0"/>
          <w:numId w:val="2"/>
        </w:numPr>
        <w:overflowPunct/>
        <w:autoSpaceDE/>
        <w:autoSpaceDN/>
        <w:adjustRightInd/>
        <w:spacing w:after="0"/>
        <w:ind w:hanging="357"/>
        <w:textAlignment w:val="auto"/>
      </w:pPr>
      <w:r>
        <w:t>Fred: Let’s revise this document</w:t>
      </w:r>
    </w:p>
    <w:p w14:paraId="6709616F"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S4-AHI892</w:t>
      </w:r>
      <w:r>
        <w:rPr>
          <w:color w:val="993300"/>
          <w:u w:val="single"/>
        </w:rPr>
        <w:t>.</w:t>
      </w:r>
    </w:p>
    <w:p w14:paraId="6DEBDF73" w14:textId="77777777" w:rsidR="005F0EF2" w:rsidRDefault="005F0EF2" w:rsidP="005F0EF2">
      <w:pPr>
        <w:rPr>
          <w:rFonts w:ascii="Arial" w:hAnsi="Arial" w:cs="Arial"/>
          <w:b/>
          <w:sz w:val="24"/>
        </w:rPr>
      </w:pPr>
      <w:r>
        <w:rPr>
          <w:rFonts w:ascii="Arial" w:hAnsi="Arial" w:cs="Arial"/>
          <w:b/>
          <w:color w:val="0000FF"/>
          <w:sz w:val="24"/>
        </w:rPr>
        <w:t>S4-AHI892</w:t>
      </w:r>
      <w:r>
        <w:rPr>
          <w:rFonts w:ascii="Arial" w:hAnsi="Arial" w:cs="Arial"/>
          <w:b/>
          <w:color w:val="0000FF"/>
          <w:sz w:val="24"/>
        </w:rPr>
        <w:tab/>
      </w:r>
      <w:r>
        <w:rPr>
          <w:rFonts w:ascii="Arial" w:hAnsi="Arial" w:cs="Arial"/>
          <w:b/>
          <w:sz w:val="24"/>
        </w:rPr>
        <w:t>Dynamic Policies Stage 2: Correction of response and parameter list</w:t>
      </w:r>
    </w:p>
    <w:p w14:paraId="0CE82FD9" w14:textId="77777777" w:rsidR="005F0EF2" w:rsidRDefault="005F0EF2" w:rsidP="005F0E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Ericsson LM</w:t>
      </w:r>
    </w:p>
    <w:p w14:paraId="42804F0E" w14:textId="77777777" w:rsidR="005F0EF2" w:rsidRDefault="005F0EF2" w:rsidP="005F0EF2">
      <w:pPr>
        <w:rPr>
          <w:color w:val="808080"/>
        </w:rPr>
      </w:pPr>
      <w:r>
        <w:rPr>
          <w:color w:val="808080"/>
        </w:rPr>
        <w:t>(Replaces S4-AHI867)</w:t>
      </w:r>
    </w:p>
    <w:p w14:paraId="4F65A0E7" w14:textId="77777777" w:rsidR="005F0EF2" w:rsidRDefault="005F0EF2" w:rsidP="005F0EF2">
      <w:pPr>
        <w:rPr>
          <w:rFonts w:ascii="Arial" w:hAnsi="Arial" w:cs="Arial"/>
          <w:b/>
        </w:rPr>
      </w:pPr>
      <w:r>
        <w:rPr>
          <w:rFonts w:ascii="Arial" w:hAnsi="Arial" w:cs="Arial"/>
          <w:b/>
        </w:rPr>
        <w:t xml:space="preserve">Discussion: </w:t>
      </w:r>
    </w:p>
    <w:p w14:paraId="08DAAF70" w14:textId="77777777" w:rsidR="005F0EF2" w:rsidRPr="00685B01" w:rsidRDefault="005F0EF2" w:rsidP="003E38CC">
      <w:pPr>
        <w:pStyle w:val="Discussion"/>
      </w:pPr>
      <w:r w:rsidRPr="00685B01">
        <w:rPr>
          <w:rFonts w:eastAsia="Arial Unicode MS"/>
        </w:rPr>
        <w:t>Imed - step 13 - why say “updates the configuration”? Thorsten - could be “informs” or similar. Not clear if the player takes it into account. → agree on “notify the player”.</w:t>
      </w:r>
    </w:p>
    <w:p w14:paraId="48891648" w14:textId="77777777" w:rsidR="005F0EF2" w:rsidRPr="005F0EF2" w:rsidRDefault="005F0EF2" w:rsidP="003E38CC">
      <w:pPr>
        <w:pStyle w:val="Discussion"/>
      </w:pPr>
      <w:r w:rsidRPr="00685B01">
        <w:t>Thorsten - need to look into “session binding” some more. Still need to remove some traffic shaper and enforcement text.</w:t>
      </w:r>
    </w:p>
    <w:p w14:paraId="4E28A3A5" w14:textId="77777777" w:rsidR="005F0EF2" w:rsidRDefault="005F0EF2" w:rsidP="005F0E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S4-AHI898</w:t>
      </w:r>
      <w:r>
        <w:rPr>
          <w:color w:val="993300"/>
          <w:u w:val="single"/>
        </w:rPr>
        <w:t>.</w:t>
      </w:r>
    </w:p>
    <w:p w14:paraId="081AC278" w14:textId="77777777" w:rsidR="005F0EF2" w:rsidRDefault="005F0EF2" w:rsidP="005F0EF2">
      <w:pPr>
        <w:rPr>
          <w:rFonts w:ascii="Arial" w:hAnsi="Arial" w:cs="Arial"/>
          <w:b/>
          <w:sz w:val="24"/>
        </w:rPr>
      </w:pPr>
      <w:r>
        <w:rPr>
          <w:rFonts w:ascii="Arial" w:hAnsi="Arial" w:cs="Arial"/>
          <w:b/>
          <w:color w:val="0000FF"/>
          <w:sz w:val="24"/>
        </w:rPr>
        <w:t>S4-AHI898</w:t>
      </w:r>
      <w:r>
        <w:rPr>
          <w:rFonts w:ascii="Arial" w:hAnsi="Arial" w:cs="Arial"/>
          <w:b/>
          <w:color w:val="0000FF"/>
          <w:sz w:val="24"/>
        </w:rPr>
        <w:tab/>
      </w:r>
      <w:r>
        <w:rPr>
          <w:rFonts w:ascii="Arial" w:hAnsi="Arial" w:cs="Arial"/>
          <w:b/>
          <w:sz w:val="24"/>
        </w:rPr>
        <w:t>Dynamic Policies Stage 2: Correction of response and parameter list</w:t>
      </w:r>
    </w:p>
    <w:p w14:paraId="05A31AB0" w14:textId="77777777" w:rsidR="005F0EF2" w:rsidRDefault="005F0EF2" w:rsidP="005F0E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Ericsson LM</w:t>
      </w:r>
    </w:p>
    <w:p w14:paraId="5D43820A" w14:textId="77777777" w:rsidR="005F0EF2" w:rsidRDefault="005F0EF2" w:rsidP="005F0EF2">
      <w:pPr>
        <w:rPr>
          <w:color w:val="808080"/>
        </w:rPr>
      </w:pPr>
      <w:r>
        <w:rPr>
          <w:color w:val="808080"/>
        </w:rPr>
        <w:t>(Replaces S4-AHI892)</w:t>
      </w:r>
    </w:p>
    <w:p w14:paraId="01E0AB01" w14:textId="77777777" w:rsidR="005F0EF2" w:rsidRDefault="005F0EF2" w:rsidP="005F0EF2">
      <w:pPr>
        <w:rPr>
          <w:rFonts w:ascii="Arial" w:hAnsi="Arial" w:cs="Arial"/>
          <w:b/>
        </w:rPr>
      </w:pPr>
      <w:r>
        <w:rPr>
          <w:rFonts w:ascii="Arial" w:hAnsi="Arial" w:cs="Arial"/>
          <w:b/>
        </w:rPr>
        <w:t xml:space="preserve">Discussion: </w:t>
      </w:r>
    </w:p>
    <w:p w14:paraId="230CF206" w14:textId="77777777" w:rsidR="005F0EF2" w:rsidRDefault="005F0EF2" w:rsidP="003E38CC">
      <w:pPr>
        <w:pStyle w:val="Discussion"/>
      </w:pPr>
      <w:r>
        <w:t xml:space="preserve">no comment </w:t>
      </w:r>
    </w:p>
    <w:p w14:paraId="42AD8D8C" w14:textId="77777777" w:rsidR="005F0EF2" w:rsidRDefault="005F0EF2" w:rsidP="005F0EF2">
      <w:r>
        <w:t>Revision of S4-AHI892. Agreed.</w:t>
      </w:r>
    </w:p>
    <w:p w14:paraId="171C1BA3" w14:textId="77777777" w:rsidR="005F0EF2" w:rsidRDefault="005F0EF2" w:rsidP="005F0E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D05A5" w14:textId="77777777" w:rsidR="005F0EF2" w:rsidRDefault="005F0EF2" w:rsidP="007747A6">
      <w:pPr>
        <w:rPr>
          <w:color w:val="993300"/>
          <w:u w:val="single"/>
        </w:rPr>
      </w:pPr>
    </w:p>
    <w:p w14:paraId="07AE6515" w14:textId="77777777" w:rsidR="00126502" w:rsidRDefault="00126502" w:rsidP="007747A6">
      <w:pPr>
        <w:rPr>
          <w:color w:val="993300"/>
          <w:u w:val="single"/>
        </w:rPr>
      </w:pPr>
    </w:p>
    <w:p w14:paraId="48689DD0" w14:textId="77777777" w:rsidR="007747A6" w:rsidRDefault="007747A6" w:rsidP="007747A6">
      <w:pPr>
        <w:rPr>
          <w:rFonts w:ascii="Arial" w:hAnsi="Arial" w:cs="Arial"/>
          <w:b/>
          <w:sz w:val="24"/>
        </w:rPr>
      </w:pPr>
      <w:r>
        <w:rPr>
          <w:rFonts w:ascii="Arial" w:hAnsi="Arial" w:cs="Arial"/>
          <w:b/>
          <w:color w:val="0000FF"/>
          <w:sz w:val="24"/>
        </w:rPr>
        <w:t>S4-AHI868</w:t>
      </w:r>
      <w:r>
        <w:rPr>
          <w:rFonts w:ascii="Arial" w:hAnsi="Arial" w:cs="Arial"/>
          <w:b/>
          <w:color w:val="0000FF"/>
          <w:sz w:val="24"/>
        </w:rPr>
        <w:tab/>
      </w:r>
      <w:r>
        <w:rPr>
          <w:rFonts w:ascii="Arial" w:hAnsi="Arial" w:cs="Arial"/>
          <w:b/>
          <w:sz w:val="24"/>
        </w:rPr>
        <w:t>Stage 2: Service Access Information</w:t>
      </w:r>
    </w:p>
    <w:p w14:paraId="707AFD77" w14:textId="77777777" w:rsidR="007747A6" w:rsidRDefault="007747A6" w:rsidP="007747A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Ericsson LM</w:t>
      </w:r>
    </w:p>
    <w:p w14:paraId="395AB451" w14:textId="77777777" w:rsidR="007747A6" w:rsidRDefault="007747A6" w:rsidP="007747A6">
      <w:pPr>
        <w:rPr>
          <w:rFonts w:ascii="Arial" w:hAnsi="Arial" w:cs="Arial"/>
          <w:b/>
        </w:rPr>
      </w:pPr>
      <w:r>
        <w:rPr>
          <w:rFonts w:ascii="Arial" w:hAnsi="Arial" w:cs="Arial"/>
          <w:b/>
        </w:rPr>
        <w:t xml:space="preserve">Discussion: </w:t>
      </w:r>
    </w:p>
    <w:p w14:paraId="67C46B74" w14:textId="77777777" w:rsidR="0010035F" w:rsidRPr="00685B01" w:rsidRDefault="0010035F" w:rsidP="003E38CC">
      <w:pPr>
        <w:pStyle w:val="Discussion"/>
      </w:pPr>
      <w:r w:rsidRPr="00685B01">
        <w:t>Media Entry definition is corrected according to the existing definition</w:t>
      </w:r>
    </w:p>
    <w:p w14:paraId="755B2DC9" w14:textId="77777777" w:rsidR="007747A6" w:rsidRDefault="007747A6" w:rsidP="003E38CC">
      <w:pPr>
        <w:pStyle w:val="Discussion"/>
      </w:pPr>
      <w:r>
        <w:t>Agreed (with on line modifications).</w:t>
      </w:r>
    </w:p>
    <w:p w14:paraId="45F86065"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6DD94" w14:textId="77777777" w:rsidR="003E38CC" w:rsidRDefault="003E38CC" w:rsidP="007747A6">
      <w:pPr>
        <w:rPr>
          <w:color w:val="993300"/>
          <w:u w:val="single"/>
        </w:rPr>
      </w:pPr>
    </w:p>
    <w:p w14:paraId="0ABF5D45" w14:textId="77777777" w:rsidR="003E38CC" w:rsidRDefault="003E38CC" w:rsidP="007747A6">
      <w:pPr>
        <w:rPr>
          <w:color w:val="993300"/>
          <w:u w:val="single"/>
        </w:rPr>
      </w:pPr>
    </w:p>
    <w:p w14:paraId="6A69E61F" w14:textId="77777777" w:rsidR="007747A6" w:rsidRDefault="007747A6" w:rsidP="007747A6">
      <w:pPr>
        <w:rPr>
          <w:rFonts w:ascii="Arial" w:hAnsi="Arial" w:cs="Arial"/>
          <w:b/>
          <w:sz w:val="24"/>
        </w:rPr>
      </w:pPr>
      <w:r>
        <w:rPr>
          <w:rFonts w:ascii="Arial" w:hAnsi="Arial" w:cs="Arial"/>
          <w:b/>
          <w:color w:val="0000FF"/>
          <w:sz w:val="24"/>
        </w:rPr>
        <w:t>S4-AHI869</w:t>
      </w:r>
      <w:r>
        <w:rPr>
          <w:rFonts w:ascii="Arial" w:hAnsi="Arial" w:cs="Arial"/>
          <w:b/>
          <w:color w:val="0000FF"/>
          <w:sz w:val="24"/>
        </w:rPr>
        <w:tab/>
      </w:r>
      <w:r>
        <w:rPr>
          <w:rFonts w:ascii="Arial" w:hAnsi="Arial" w:cs="Arial"/>
          <w:b/>
          <w:sz w:val="24"/>
        </w:rPr>
        <w:t>Stage 2: Uplink Streaming Corrections</w:t>
      </w:r>
    </w:p>
    <w:p w14:paraId="7BAE2D18" w14:textId="77777777" w:rsidR="007747A6" w:rsidRDefault="007747A6" w:rsidP="007747A6">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Ericsson LM</w:t>
      </w:r>
    </w:p>
    <w:p w14:paraId="6404D8E5" w14:textId="77777777" w:rsidR="007747A6" w:rsidRDefault="007747A6" w:rsidP="007747A6">
      <w:pPr>
        <w:rPr>
          <w:rFonts w:ascii="Arial" w:hAnsi="Arial" w:cs="Arial"/>
          <w:b/>
        </w:rPr>
      </w:pPr>
      <w:r>
        <w:rPr>
          <w:rFonts w:ascii="Arial" w:hAnsi="Arial" w:cs="Arial"/>
          <w:b/>
        </w:rPr>
        <w:t xml:space="preserve">Discussion: </w:t>
      </w:r>
    </w:p>
    <w:p w14:paraId="2901A7AD" w14:textId="77777777" w:rsidR="0010035F" w:rsidRPr="00685B01" w:rsidRDefault="0010035F" w:rsidP="003E38CC">
      <w:pPr>
        <w:pStyle w:val="Discussion"/>
      </w:pPr>
      <w:r w:rsidRPr="00685B01">
        <w:rPr>
          <w:rFonts w:eastAsia="Arial Unicode MS"/>
        </w:rPr>
        <w:t>Lucia - also hybrid deployment possible? → in principle yes, also subject to deployment and implementation.</w:t>
      </w:r>
    </w:p>
    <w:p w14:paraId="3F8A738F" w14:textId="77777777" w:rsidR="0010035F" w:rsidRPr="00685B01" w:rsidRDefault="0010035F" w:rsidP="003E38CC">
      <w:pPr>
        <w:pStyle w:val="Discussion"/>
      </w:pPr>
      <w:r w:rsidRPr="00685B01">
        <w:t>Cedric - idea is fine, but wording maybe needs refining, e.g. as formulated in Proposal section.</w:t>
      </w:r>
    </w:p>
    <w:p w14:paraId="3D801B60" w14:textId="77777777" w:rsidR="0010035F" w:rsidRPr="00685B01" w:rsidRDefault="0010035F" w:rsidP="003E38CC">
      <w:pPr>
        <w:pStyle w:val="Discussion"/>
      </w:pPr>
      <w:r w:rsidRPr="00685B01">
        <w:rPr>
          <w:rFonts w:eastAsia="Arial Unicode MS"/>
        </w:rPr>
        <w:t xml:space="preserve">Paul - “application of 5GMS within EPS….” → solves the issue, but better is “may be applied” rather than “is possible” and avoid “is up to” --&gt; agreed revised single sentence. </w:t>
      </w:r>
    </w:p>
    <w:p w14:paraId="76A71753" w14:textId="77777777" w:rsidR="007747A6" w:rsidRDefault="007747A6" w:rsidP="003E38CC">
      <w:pPr>
        <w:pStyle w:val="Discussion"/>
      </w:pPr>
      <w:r>
        <w:t>Agreed</w:t>
      </w:r>
      <w:r w:rsidR="0010035F">
        <w:t xml:space="preserve"> with online edits.</w:t>
      </w:r>
    </w:p>
    <w:p w14:paraId="0336C91C"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DF7AF" w14:textId="77777777" w:rsidR="0010035F" w:rsidRDefault="0010035F" w:rsidP="007747A6">
      <w:pPr>
        <w:rPr>
          <w:color w:val="993300"/>
          <w:u w:val="single"/>
        </w:rPr>
      </w:pPr>
    </w:p>
    <w:p w14:paraId="63A3DD79" w14:textId="77777777" w:rsidR="003E38CC" w:rsidRDefault="003E38CC" w:rsidP="007747A6">
      <w:pPr>
        <w:rPr>
          <w:color w:val="993300"/>
          <w:u w:val="single"/>
        </w:rPr>
      </w:pPr>
    </w:p>
    <w:p w14:paraId="20746731" w14:textId="77777777" w:rsidR="007747A6" w:rsidRDefault="007747A6" w:rsidP="007747A6">
      <w:pPr>
        <w:rPr>
          <w:rFonts w:ascii="Arial" w:hAnsi="Arial" w:cs="Arial"/>
          <w:b/>
          <w:sz w:val="24"/>
        </w:rPr>
      </w:pPr>
      <w:r>
        <w:rPr>
          <w:rFonts w:ascii="Arial" w:hAnsi="Arial" w:cs="Arial"/>
          <w:b/>
          <w:color w:val="0000FF"/>
          <w:sz w:val="24"/>
        </w:rPr>
        <w:t>S4-AHI871</w:t>
      </w:r>
      <w:r>
        <w:rPr>
          <w:rFonts w:ascii="Arial" w:hAnsi="Arial" w:cs="Arial"/>
          <w:b/>
          <w:color w:val="0000FF"/>
          <w:sz w:val="24"/>
        </w:rPr>
        <w:tab/>
      </w:r>
      <w:r>
        <w:rPr>
          <w:rFonts w:ascii="Arial" w:hAnsi="Arial" w:cs="Arial"/>
          <w:b/>
          <w:sz w:val="24"/>
        </w:rPr>
        <w:t>Discussion on EPC support</w:t>
      </w:r>
    </w:p>
    <w:p w14:paraId="2CA77C6C" w14:textId="77777777" w:rsidR="007747A6" w:rsidRDefault="007747A6" w:rsidP="007747A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LM</w:t>
      </w:r>
    </w:p>
    <w:p w14:paraId="305D08DD" w14:textId="77777777" w:rsidR="007747A6" w:rsidRDefault="007747A6" w:rsidP="007747A6">
      <w:pPr>
        <w:rPr>
          <w:rFonts w:ascii="Arial" w:hAnsi="Arial" w:cs="Arial"/>
          <w:b/>
        </w:rPr>
      </w:pPr>
      <w:r>
        <w:rPr>
          <w:rFonts w:ascii="Arial" w:hAnsi="Arial" w:cs="Arial"/>
          <w:b/>
        </w:rPr>
        <w:t xml:space="preserve">Discussion: </w:t>
      </w:r>
    </w:p>
    <w:p w14:paraId="7C29C0A7" w14:textId="77777777" w:rsidR="007747A6" w:rsidRDefault="007747A6" w:rsidP="003E38CC">
      <w:pPr>
        <w:pStyle w:val="Discussion"/>
      </w:pPr>
      <w:r>
        <w:t>Edited on line. Agreed.</w:t>
      </w:r>
    </w:p>
    <w:p w14:paraId="68D0B39D"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76C12" w14:textId="77777777" w:rsidR="003E38CC" w:rsidRDefault="003E38CC" w:rsidP="007747A6">
      <w:pPr>
        <w:rPr>
          <w:color w:val="993300"/>
          <w:u w:val="single"/>
        </w:rPr>
      </w:pPr>
    </w:p>
    <w:p w14:paraId="4B49C6CE" w14:textId="77777777" w:rsidR="003E38CC" w:rsidRDefault="003E38CC" w:rsidP="007747A6">
      <w:pPr>
        <w:rPr>
          <w:color w:val="993300"/>
          <w:u w:val="single"/>
        </w:rPr>
      </w:pPr>
    </w:p>
    <w:p w14:paraId="685CA5A0" w14:textId="77777777" w:rsidR="007747A6" w:rsidRDefault="007747A6" w:rsidP="007747A6">
      <w:pPr>
        <w:rPr>
          <w:rFonts w:ascii="Arial" w:hAnsi="Arial" w:cs="Arial"/>
          <w:b/>
          <w:sz w:val="24"/>
        </w:rPr>
      </w:pPr>
      <w:r>
        <w:rPr>
          <w:rFonts w:ascii="Arial" w:hAnsi="Arial" w:cs="Arial"/>
          <w:b/>
          <w:color w:val="0000FF"/>
          <w:sz w:val="24"/>
        </w:rPr>
        <w:t>S4-AHI872</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26.501 on Metrics collection and reporting</w:t>
      </w:r>
    </w:p>
    <w:p w14:paraId="454ACE54" w14:textId="77777777" w:rsidR="007747A6" w:rsidRDefault="007747A6" w:rsidP="007747A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Ericsson LM</w:t>
      </w:r>
    </w:p>
    <w:p w14:paraId="61DA593C" w14:textId="77777777" w:rsidR="007747A6" w:rsidRDefault="007747A6" w:rsidP="007747A6">
      <w:pPr>
        <w:rPr>
          <w:rFonts w:ascii="Arial" w:hAnsi="Arial" w:cs="Arial"/>
          <w:b/>
        </w:rPr>
      </w:pPr>
      <w:r>
        <w:rPr>
          <w:rFonts w:ascii="Arial" w:hAnsi="Arial" w:cs="Arial"/>
          <w:b/>
        </w:rPr>
        <w:t xml:space="preserve">Discussion: </w:t>
      </w:r>
    </w:p>
    <w:p w14:paraId="109E4225" w14:textId="77777777" w:rsidR="0010035F" w:rsidRPr="00685B01" w:rsidRDefault="0010035F" w:rsidP="003E38CC">
      <w:pPr>
        <w:pStyle w:val="Discussion"/>
      </w:pPr>
      <w:r w:rsidRPr="00685B01">
        <w:t>Gunnar - adapts current text to evolved 5GMS overall architecture. Implies need for API to media player for metrics “jobs”.</w:t>
      </w:r>
    </w:p>
    <w:p w14:paraId="225C35C6" w14:textId="77777777" w:rsidR="0010035F" w:rsidRDefault="0010035F" w:rsidP="003E38CC">
      <w:pPr>
        <w:pStyle w:val="Discussion"/>
      </w:pPr>
      <w:r w:rsidRPr="00685B01">
        <w:t xml:space="preserve">Cedric - why this level of detail in stage 2? Gunnar - sees aspect of job as being worthy of note, and actually not adding any more level of detail compared to previous draft. </w:t>
      </w:r>
      <w:r>
        <w:t>Has also drafted a stage 3 input with more details.</w:t>
      </w:r>
    </w:p>
    <w:p w14:paraId="4687A679" w14:textId="77777777" w:rsidR="0010035F" w:rsidRPr="00685B01" w:rsidRDefault="0010035F" w:rsidP="003E38CC">
      <w:pPr>
        <w:pStyle w:val="Discussion"/>
      </w:pPr>
      <w:r w:rsidRPr="00685B01">
        <w:t xml:space="preserve">Cedric - had agreed to add some more parameters? Gunnar - </w:t>
      </w:r>
      <w:proofErr w:type="spellStart"/>
      <w:r w:rsidRPr="00685B01">
        <w:t>yess</w:t>
      </w:r>
      <w:proofErr w:type="spellEnd"/>
      <w:r w:rsidRPr="00685B01">
        <w:t xml:space="preserve">, forgot to include them in this </w:t>
      </w:r>
      <w:proofErr w:type="spellStart"/>
      <w:r w:rsidRPr="00685B01">
        <w:t>dCR</w:t>
      </w:r>
      <w:proofErr w:type="spellEnd"/>
      <w:r w:rsidRPr="00685B01">
        <w:t>, can update later.</w:t>
      </w:r>
    </w:p>
    <w:p w14:paraId="5D0A5CFA"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DC7AC" w14:textId="77777777" w:rsidR="0010035F" w:rsidRDefault="0010035F" w:rsidP="007747A6">
      <w:pPr>
        <w:rPr>
          <w:color w:val="993300"/>
          <w:u w:val="single"/>
        </w:rPr>
      </w:pPr>
    </w:p>
    <w:p w14:paraId="4D01FE0E" w14:textId="77777777" w:rsidR="003E38CC" w:rsidRDefault="003E38CC" w:rsidP="007747A6">
      <w:pPr>
        <w:rPr>
          <w:color w:val="993300"/>
          <w:u w:val="single"/>
        </w:rPr>
      </w:pPr>
    </w:p>
    <w:p w14:paraId="607C4091" w14:textId="77777777" w:rsidR="007747A6" w:rsidRDefault="007747A6" w:rsidP="007747A6">
      <w:pPr>
        <w:rPr>
          <w:rFonts w:ascii="Arial" w:hAnsi="Arial" w:cs="Arial"/>
          <w:b/>
          <w:sz w:val="24"/>
        </w:rPr>
      </w:pPr>
      <w:r>
        <w:rPr>
          <w:rFonts w:ascii="Arial" w:hAnsi="Arial" w:cs="Arial"/>
          <w:b/>
          <w:color w:val="0000FF"/>
          <w:sz w:val="24"/>
        </w:rPr>
        <w:t>S4-AHI874</w:t>
      </w:r>
      <w:r>
        <w:rPr>
          <w:rFonts w:ascii="Arial" w:hAnsi="Arial" w:cs="Arial"/>
          <w:b/>
          <w:color w:val="0000FF"/>
          <w:sz w:val="24"/>
        </w:rPr>
        <w:tab/>
      </w:r>
      <w:r>
        <w:rPr>
          <w:rFonts w:ascii="Arial" w:hAnsi="Arial" w:cs="Arial"/>
          <w:b/>
          <w:sz w:val="24"/>
        </w:rPr>
        <w:t xml:space="preserve">RAN </w:t>
      </w:r>
      <w:proofErr w:type="spellStart"/>
      <w:r>
        <w:rPr>
          <w:rFonts w:ascii="Arial" w:hAnsi="Arial" w:cs="Arial"/>
          <w:b/>
          <w:sz w:val="24"/>
        </w:rPr>
        <w:t>Signaling</w:t>
      </w:r>
      <w:proofErr w:type="spellEnd"/>
      <w:r>
        <w:rPr>
          <w:rFonts w:ascii="Arial" w:hAnsi="Arial" w:cs="Arial"/>
          <w:b/>
          <w:sz w:val="24"/>
        </w:rPr>
        <w:t xml:space="preserve"> based Downlink Assistance</w:t>
      </w:r>
    </w:p>
    <w:p w14:paraId="19C5E095" w14:textId="77777777" w:rsidR="007747A6" w:rsidRDefault="007747A6" w:rsidP="007747A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Qualcomm Incorporated</w:t>
      </w:r>
    </w:p>
    <w:p w14:paraId="574568CD" w14:textId="77777777" w:rsidR="007747A6" w:rsidRDefault="007747A6" w:rsidP="007747A6">
      <w:pPr>
        <w:rPr>
          <w:rFonts w:ascii="Arial" w:hAnsi="Arial" w:cs="Arial"/>
          <w:b/>
        </w:rPr>
      </w:pPr>
      <w:r>
        <w:rPr>
          <w:rFonts w:ascii="Arial" w:hAnsi="Arial" w:cs="Arial"/>
          <w:b/>
        </w:rPr>
        <w:t xml:space="preserve">Discussion: </w:t>
      </w:r>
    </w:p>
    <w:p w14:paraId="1CD274EA" w14:textId="77777777" w:rsidR="005F0EF2" w:rsidRDefault="005F0EF2" w:rsidP="003E38CC">
      <w:pPr>
        <w:pStyle w:val="Discussion"/>
      </w:pPr>
      <w:r w:rsidRPr="00685B01">
        <w:t xml:space="preserve">Paul: Step4, it sounds similar to the session initialization in the Media AF. </w:t>
      </w:r>
      <w:r>
        <w:t>Isn’t it too much information?</w:t>
      </w:r>
    </w:p>
    <w:p w14:paraId="50DBF2D3" w14:textId="77777777" w:rsidR="005F0EF2" w:rsidRPr="00685B01" w:rsidRDefault="005F0EF2" w:rsidP="003E38CC">
      <w:pPr>
        <w:pStyle w:val="Discussion"/>
      </w:pPr>
      <w:r w:rsidRPr="00685B01">
        <w:t>Charles: This is actually available information that may be used for bitrate recommendation.</w:t>
      </w:r>
    </w:p>
    <w:p w14:paraId="20FF5CE0" w14:textId="77777777" w:rsidR="005F0EF2" w:rsidRPr="00685B01" w:rsidRDefault="005F0EF2" w:rsidP="003E38CC">
      <w:pPr>
        <w:pStyle w:val="Discussion"/>
      </w:pPr>
      <w:r w:rsidRPr="00685B01">
        <w:t>Paul: do we need to go to that level of detail?</w:t>
      </w:r>
    </w:p>
    <w:p w14:paraId="7F9AB724" w14:textId="77777777" w:rsidR="005F0EF2" w:rsidRDefault="005F0EF2" w:rsidP="003E38CC">
      <w:pPr>
        <w:pStyle w:val="Discussion"/>
      </w:pPr>
      <w:r>
        <w:t>Thorsten: nodding…</w:t>
      </w:r>
    </w:p>
    <w:p w14:paraId="6D70E200" w14:textId="77777777" w:rsidR="005F0EF2" w:rsidRPr="00685B01" w:rsidRDefault="005F0EF2" w:rsidP="003E38CC">
      <w:pPr>
        <w:pStyle w:val="Discussion"/>
      </w:pPr>
      <w:r w:rsidRPr="00685B01">
        <w:t>Suggest to merge step 4 and 5…</w:t>
      </w:r>
    </w:p>
    <w:p w14:paraId="1E9B1901" w14:textId="77777777" w:rsidR="005F0EF2" w:rsidRPr="00685B01" w:rsidRDefault="005F0EF2" w:rsidP="003E38CC">
      <w:pPr>
        <w:pStyle w:val="Discussion"/>
      </w:pPr>
      <w:r w:rsidRPr="00685B01">
        <w:lastRenderedPageBreak/>
        <w:t xml:space="preserve">Remi:  you request a </w:t>
      </w:r>
      <w:proofErr w:type="gramStart"/>
      <w:r w:rsidRPr="00685B01">
        <w:t>boost,</w:t>
      </w:r>
      <w:proofErr w:type="gramEnd"/>
      <w:r w:rsidRPr="00685B01">
        <w:t xml:space="preserve"> the player will continue to request a level that will be different </w:t>
      </w:r>
      <w:proofErr w:type="spellStart"/>
      <w:r w:rsidRPr="00685B01">
        <w:t>that</w:t>
      </w:r>
      <w:proofErr w:type="spellEnd"/>
      <w:r w:rsidRPr="00685B01">
        <w:t xml:space="preserve"> what it gets. The workflow doesn’t say what is done with the bitrate evaluation.</w:t>
      </w:r>
    </w:p>
    <w:p w14:paraId="3F1B10B5" w14:textId="77777777" w:rsidR="005F0EF2" w:rsidRPr="00685B01" w:rsidRDefault="005F0EF2" w:rsidP="003E38CC">
      <w:pPr>
        <w:pStyle w:val="Discussion"/>
      </w:pPr>
      <w:r w:rsidRPr="00685B01">
        <w:t>Imed: When you need a boost, it’s a clear indication that your current mode is not sustainable.</w:t>
      </w:r>
    </w:p>
    <w:p w14:paraId="0C5CC553" w14:textId="77777777" w:rsidR="005F0EF2" w:rsidRPr="00685B01" w:rsidRDefault="005F0EF2" w:rsidP="003E38CC">
      <w:pPr>
        <w:pStyle w:val="Discussion"/>
      </w:pPr>
      <w:r w:rsidRPr="00685B01">
        <w:t>Fred: It’s a temporary behavior.</w:t>
      </w:r>
    </w:p>
    <w:p w14:paraId="5E0AC543" w14:textId="77777777" w:rsidR="005F0EF2" w:rsidRPr="00685B01" w:rsidRDefault="005F0EF2" w:rsidP="003E38CC">
      <w:pPr>
        <w:pStyle w:val="Discussion"/>
      </w:pPr>
      <w:r w:rsidRPr="00685B01">
        <w:t>Paul: we should separate issues of network assistance and adaptation logic in the client.</w:t>
      </w:r>
    </w:p>
    <w:p w14:paraId="5E3E7973" w14:textId="77777777" w:rsidR="005F0EF2" w:rsidRPr="00685B01" w:rsidRDefault="005F0EF2" w:rsidP="003E38CC">
      <w:pPr>
        <w:pStyle w:val="Discussion"/>
      </w:pPr>
      <w:r w:rsidRPr="00685B01">
        <w:t>Fred: This is stage 2, not the place for examples.</w:t>
      </w:r>
    </w:p>
    <w:p w14:paraId="1DC61003" w14:textId="77777777" w:rsidR="005F0EF2" w:rsidRPr="00685B01" w:rsidRDefault="005F0EF2" w:rsidP="003E38CC">
      <w:pPr>
        <w:pStyle w:val="Discussion"/>
      </w:pPr>
      <w:r w:rsidRPr="00685B01">
        <w:t>Thorsten: If you manage to filter only the video from your radio bearer it may work, otherwise unclear. if there is other stuff that is on the radio bearer, not only the media will get the boost.</w:t>
      </w:r>
    </w:p>
    <w:p w14:paraId="526117C2" w14:textId="77777777" w:rsidR="005F0EF2" w:rsidRPr="00685B01" w:rsidRDefault="005F0EF2" w:rsidP="003E38CC">
      <w:pPr>
        <w:pStyle w:val="Discussion"/>
      </w:pPr>
      <w:r w:rsidRPr="00685B01">
        <w:t xml:space="preserve">Cedric: on 22 in the list. Does it imply that the RAN knows the </w:t>
      </w:r>
      <w:proofErr w:type="gramStart"/>
      <w:r w:rsidRPr="00685B01">
        <w:t>bitrates.</w:t>
      </w:r>
      <w:proofErr w:type="gramEnd"/>
    </w:p>
    <w:p w14:paraId="71D9510E" w14:textId="77777777" w:rsidR="005F0EF2" w:rsidRPr="00685B01" w:rsidRDefault="005F0EF2" w:rsidP="003E38CC">
      <w:pPr>
        <w:pStyle w:val="Discussion"/>
      </w:pPr>
      <w:r w:rsidRPr="00685B01">
        <w:t>Charles: Comes from MTSI where the RAN has such an information and knows the operating bitrates.</w:t>
      </w:r>
    </w:p>
    <w:p w14:paraId="39076F49" w14:textId="77777777" w:rsidR="005F0EF2" w:rsidRPr="00685B01" w:rsidRDefault="005F0EF2" w:rsidP="003E38CC">
      <w:pPr>
        <w:pStyle w:val="Discussion"/>
      </w:pPr>
      <w:r w:rsidRPr="00685B01">
        <w:t xml:space="preserve">Cedric: It should be mentioned how the RAN get access to such an information </w:t>
      </w:r>
    </w:p>
    <w:p w14:paraId="6D451E41" w14:textId="77777777" w:rsidR="005F0EF2" w:rsidRPr="00685B01" w:rsidRDefault="005F0EF2" w:rsidP="003E38CC">
      <w:pPr>
        <w:pStyle w:val="Discussion"/>
      </w:pPr>
      <w:r w:rsidRPr="00685B01">
        <w:t>Thorsten: It would be good to draw this MAC workflow</w:t>
      </w:r>
    </w:p>
    <w:p w14:paraId="0FA6A28C" w14:textId="77777777" w:rsidR="005F0EF2" w:rsidRDefault="005F0EF2" w:rsidP="005F0EF2">
      <w:pPr>
        <w:spacing w:before="120"/>
      </w:pPr>
      <w:r w:rsidRPr="00685B01">
        <w:rPr>
          <w:lang w:val="en-US"/>
        </w:rPr>
        <w:tab/>
      </w:r>
      <w:r>
        <w:t>On clause 6</w:t>
      </w:r>
    </w:p>
    <w:p w14:paraId="06B67CF3" w14:textId="77777777" w:rsidR="005F0EF2" w:rsidRPr="005F0EF2" w:rsidRDefault="005F0EF2" w:rsidP="003E38CC">
      <w:pPr>
        <w:pStyle w:val="Discussion"/>
      </w:pPr>
      <w:r w:rsidRPr="00685B01">
        <w:t>Paul: would prefer to rely on the latest version of the diagram and not use the uplink diagram.</w:t>
      </w:r>
    </w:p>
    <w:p w14:paraId="21E43093"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S4-AHI893</w:t>
      </w:r>
      <w:r>
        <w:rPr>
          <w:color w:val="993300"/>
          <w:u w:val="single"/>
        </w:rPr>
        <w:t>.</w:t>
      </w:r>
    </w:p>
    <w:p w14:paraId="4A283704" w14:textId="77777777" w:rsidR="005F0EF2" w:rsidRDefault="005F0EF2" w:rsidP="005F0EF2">
      <w:pPr>
        <w:rPr>
          <w:rFonts w:ascii="Arial" w:hAnsi="Arial" w:cs="Arial"/>
          <w:b/>
          <w:sz w:val="24"/>
        </w:rPr>
      </w:pPr>
      <w:r>
        <w:rPr>
          <w:rFonts w:ascii="Arial" w:hAnsi="Arial" w:cs="Arial"/>
          <w:b/>
          <w:color w:val="0000FF"/>
          <w:sz w:val="24"/>
        </w:rPr>
        <w:t>S4-AHI893</w:t>
      </w:r>
      <w:r>
        <w:rPr>
          <w:rFonts w:ascii="Arial" w:hAnsi="Arial" w:cs="Arial"/>
          <w:b/>
          <w:color w:val="0000FF"/>
          <w:sz w:val="24"/>
        </w:rPr>
        <w:tab/>
      </w:r>
      <w:r>
        <w:rPr>
          <w:rFonts w:ascii="Arial" w:hAnsi="Arial" w:cs="Arial"/>
          <w:b/>
          <w:sz w:val="24"/>
        </w:rPr>
        <w:t xml:space="preserve">RAN </w:t>
      </w:r>
      <w:proofErr w:type="spellStart"/>
      <w:r>
        <w:rPr>
          <w:rFonts w:ascii="Arial" w:hAnsi="Arial" w:cs="Arial"/>
          <w:b/>
          <w:sz w:val="24"/>
        </w:rPr>
        <w:t>Signaling</w:t>
      </w:r>
      <w:proofErr w:type="spellEnd"/>
      <w:r>
        <w:rPr>
          <w:rFonts w:ascii="Arial" w:hAnsi="Arial" w:cs="Arial"/>
          <w:b/>
          <w:sz w:val="24"/>
        </w:rPr>
        <w:t xml:space="preserve"> based Downlink Assistance</w:t>
      </w:r>
    </w:p>
    <w:p w14:paraId="03D37677" w14:textId="77777777" w:rsidR="005F0EF2" w:rsidRDefault="005F0EF2" w:rsidP="005F0E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Qualcomm Incorporated</w:t>
      </w:r>
    </w:p>
    <w:p w14:paraId="627456D2" w14:textId="77777777" w:rsidR="005F0EF2" w:rsidRDefault="005F0EF2" w:rsidP="005F0EF2">
      <w:pPr>
        <w:rPr>
          <w:color w:val="808080"/>
        </w:rPr>
      </w:pPr>
      <w:r>
        <w:rPr>
          <w:color w:val="808080"/>
        </w:rPr>
        <w:t>(Replaces S4-AHI874)</w:t>
      </w:r>
    </w:p>
    <w:p w14:paraId="24339AD8" w14:textId="77777777" w:rsidR="005F0EF2" w:rsidRDefault="005F0EF2" w:rsidP="005F0EF2">
      <w:pPr>
        <w:rPr>
          <w:rFonts w:ascii="Arial" w:hAnsi="Arial" w:cs="Arial"/>
          <w:b/>
        </w:rPr>
      </w:pPr>
      <w:r>
        <w:rPr>
          <w:rFonts w:ascii="Arial" w:hAnsi="Arial" w:cs="Arial"/>
          <w:b/>
        </w:rPr>
        <w:t xml:space="preserve">Discussion: </w:t>
      </w:r>
    </w:p>
    <w:p w14:paraId="6AC8212A" w14:textId="77777777" w:rsidR="005F0EF2" w:rsidRPr="00685B01" w:rsidRDefault="005F0EF2" w:rsidP="003E38CC">
      <w:pPr>
        <w:pStyle w:val="Discussion"/>
      </w:pPr>
      <w:r w:rsidRPr="00685B01">
        <w:t>Remi - similar to concern mentioned yesterday - after boost expect the client to stay at the same bitrate, not to switch up.</w:t>
      </w:r>
    </w:p>
    <w:p w14:paraId="1AAD3A27" w14:textId="77777777" w:rsidR="005F0EF2" w:rsidRPr="00685B01" w:rsidRDefault="005F0EF2" w:rsidP="003E38CC">
      <w:pPr>
        <w:pStyle w:val="Discussion"/>
      </w:pPr>
      <w:r w:rsidRPr="00685B01">
        <w:t>Paul - agree, think best to keep these two processes separate.</w:t>
      </w:r>
    </w:p>
    <w:p w14:paraId="029CA13F" w14:textId="77777777" w:rsidR="005F0EF2" w:rsidRPr="00685B01" w:rsidRDefault="005F0EF2" w:rsidP="003E38CC">
      <w:pPr>
        <w:pStyle w:val="Discussion"/>
      </w:pPr>
      <w:r w:rsidRPr="00685B01">
        <w:t>Thomas - agree, this is trying to do too much. E.g. at splice point.</w:t>
      </w:r>
    </w:p>
    <w:p w14:paraId="4DE28E68" w14:textId="77777777" w:rsidR="005F0EF2" w:rsidRPr="00685B01" w:rsidRDefault="005F0EF2" w:rsidP="003E38CC">
      <w:pPr>
        <w:pStyle w:val="Discussion"/>
      </w:pPr>
      <w:r w:rsidRPr="00685B01">
        <w:t>Frederic - the sequence diagram should not be used to try to present all possible eventualities. Just stick to what the network assistance function is doing.</w:t>
      </w:r>
    </w:p>
    <w:p w14:paraId="077DFF2F" w14:textId="77777777" w:rsidR="005F0EF2" w:rsidRPr="00685B01" w:rsidRDefault="005F0EF2" w:rsidP="003E38CC">
      <w:pPr>
        <w:pStyle w:val="Discussion"/>
      </w:pPr>
      <w:r w:rsidRPr="00685B01">
        <w:t>Charles - so removing the adaptation aspect makes it agreeable?</w:t>
      </w:r>
    </w:p>
    <w:p w14:paraId="07B35890" w14:textId="77777777" w:rsidR="005F0EF2" w:rsidRPr="00685B01" w:rsidRDefault="005F0EF2" w:rsidP="003E38CC">
      <w:pPr>
        <w:pStyle w:val="Discussion"/>
      </w:pPr>
      <w:proofErr w:type="gramStart"/>
      <w:r w:rsidRPr="00685B01">
        <w:t>Paul .</w:t>
      </w:r>
      <w:proofErr w:type="gramEnd"/>
      <w:r w:rsidRPr="00685B01">
        <w:t xml:space="preserve"> for this issue, yes, but still have the underlying concern about this potentially conflicting with QoS policy. the boost is meant to be temporary, but here the UE can just stay at the increased bitrate. Charles - ok, agree it should be made temporary, can change that.</w:t>
      </w:r>
    </w:p>
    <w:p w14:paraId="06593F6B" w14:textId="77777777" w:rsidR="005F0EF2" w:rsidRDefault="005F0EF2" w:rsidP="005F0E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S4-AHI899</w:t>
      </w:r>
      <w:r>
        <w:rPr>
          <w:color w:val="993300"/>
          <w:u w:val="single"/>
        </w:rPr>
        <w:t>.</w:t>
      </w:r>
    </w:p>
    <w:p w14:paraId="28E29AB4" w14:textId="77777777" w:rsidR="005F0EF2" w:rsidRDefault="005F0EF2" w:rsidP="005F0EF2">
      <w:pPr>
        <w:rPr>
          <w:rFonts w:ascii="Arial" w:hAnsi="Arial" w:cs="Arial"/>
          <w:b/>
          <w:sz w:val="24"/>
        </w:rPr>
      </w:pPr>
      <w:r>
        <w:rPr>
          <w:rFonts w:ascii="Arial" w:hAnsi="Arial" w:cs="Arial"/>
          <w:b/>
          <w:color w:val="0000FF"/>
          <w:sz w:val="24"/>
        </w:rPr>
        <w:t>S4-AHI899</w:t>
      </w:r>
      <w:r>
        <w:rPr>
          <w:rFonts w:ascii="Arial" w:hAnsi="Arial" w:cs="Arial"/>
          <w:b/>
          <w:color w:val="0000FF"/>
          <w:sz w:val="24"/>
        </w:rPr>
        <w:tab/>
      </w:r>
      <w:r>
        <w:rPr>
          <w:rFonts w:ascii="Arial" w:hAnsi="Arial" w:cs="Arial"/>
          <w:b/>
          <w:sz w:val="24"/>
        </w:rPr>
        <w:t xml:space="preserve">RAN </w:t>
      </w:r>
      <w:proofErr w:type="spellStart"/>
      <w:r>
        <w:rPr>
          <w:rFonts w:ascii="Arial" w:hAnsi="Arial" w:cs="Arial"/>
          <w:b/>
          <w:sz w:val="24"/>
        </w:rPr>
        <w:t>Signaling</w:t>
      </w:r>
      <w:proofErr w:type="spellEnd"/>
      <w:r>
        <w:rPr>
          <w:rFonts w:ascii="Arial" w:hAnsi="Arial" w:cs="Arial"/>
          <w:b/>
          <w:sz w:val="24"/>
        </w:rPr>
        <w:t xml:space="preserve"> based Downlink Assistance</w:t>
      </w:r>
    </w:p>
    <w:p w14:paraId="1855B306" w14:textId="77777777" w:rsidR="005F0EF2" w:rsidRDefault="005F0EF2" w:rsidP="005F0E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Qualcomm Incorporated</w:t>
      </w:r>
    </w:p>
    <w:p w14:paraId="2AC1B989" w14:textId="77777777" w:rsidR="005F0EF2" w:rsidRDefault="005F0EF2" w:rsidP="005F0EF2">
      <w:pPr>
        <w:rPr>
          <w:color w:val="808080"/>
        </w:rPr>
      </w:pPr>
      <w:r>
        <w:rPr>
          <w:color w:val="808080"/>
        </w:rPr>
        <w:t>(Replaces S4-AHI893)</w:t>
      </w:r>
    </w:p>
    <w:p w14:paraId="64F773C4" w14:textId="77777777" w:rsidR="005F0EF2" w:rsidRDefault="005F0EF2" w:rsidP="005F0EF2">
      <w:pPr>
        <w:rPr>
          <w:rFonts w:ascii="Arial" w:hAnsi="Arial" w:cs="Arial"/>
          <w:b/>
        </w:rPr>
      </w:pPr>
      <w:r>
        <w:rPr>
          <w:rFonts w:ascii="Arial" w:hAnsi="Arial" w:cs="Arial"/>
          <w:b/>
        </w:rPr>
        <w:t xml:space="preserve">Discussion: </w:t>
      </w:r>
    </w:p>
    <w:p w14:paraId="04210C7C" w14:textId="77777777" w:rsidR="005F0EF2" w:rsidRPr="00685B01" w:rsidRDefault="005F0EF2" w:rsidP="003E38CC">
      <w:pPr>
        <w:pStyle w:val="Discussion"/>
      </w:pPr>
      <w:r w:rsidRPr="00685B01">
        <w:t>Fred: The procedure should be executed in a decorrelated manner with the segment delivery.</w:t>
      </w:r>
    </w:p>
    <w:p w14:paraId="02E8A234" w14:textId="77777777" w:rsidR="005F0EF2" w:rsidRDefault="005F0EF2" w:rsidP="005F0E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A35E5D" w14:textId="77777777" w:rsidR="005F0EF2" w:rsidRDefault="005F0EF2" w:rsidP="007747A6">
      <w:pPr>
        <w:rPr>
          <w:color w:val="993300"/>
          <w:u w:val="single"/>
        </w:rPr>
      </w:pPr>
    </w:p>
    <w:p w14:paraId="6367D57A" w14:textId="77777777" w:rsidR="005F0EF2" w:rsidRDefault="005F0EF2" w:rsidP="007747A6">
      <w:pPr>
        <w:rPr>
          <w:color w:val="993300"/>
          <w:u w:val="single"/>
        </w:rPr>
      </w:pPr>
    </w:p>
    <w:p w14:paraId="217582F0" w14:textId="77777777" w:rsidR="007747A6" w:rsidRDefault="007747A6" w:rsidP="007747A6">
      <w:pPr>
        <w:rPr>
          <w:rFonts w:ascii="Arial" w:hAnsi="Arial" w:cs="Arial"/>
          <w:b/>
          <w:sz w:val="24"/>
        </w:rPr>
      </w:pPr>
      <w:r>
        <w:rPr>
          <w:rFonts w:ascii="Arial" w:hAnsi="Arial" w:cs="Arial"/>
          <w:b/>
          <w:color w:val="0000FF"/>
          <w:sz w:val="24"/>
        </w:rPr>
        <w:t>S4-AHI875</w:t>
      </w:r>
      <w:r>
        <w:rPr>
          <w:rFonts w:ascii="Arial" w:hAnsi="Arial" w:cs="Arial"/>
          <w:b/>
          <w:color w:val="0000FF"/>
          <w:sz w:val="24"/>
        </w:rPr>
        <w:tab/>
      </w:r>
      <w:r>
        <w:rPr>
          <w:rFonts w:ascii="Arial" w:hAnsi="Arial" w:cs="Arial"/>
          <w:b/>
          <w:sz w:val="24"/>
        </w:rPr>
        <w:t>Sequence Diagrams on Uplink Streaming with Network Assistance</w:t>
      </w:r>
    </w:p>
    <w:p w14:paraId="342CEDF5" w14:textId="77777777" w:rsidR="007747A6" w:rsidRDefault="007747A6" w:rsidP="007747A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Qualcomm Incorporated</w:t>
      </w:r>
    </w:p>
    <w:p w14:paraId="3AB18F65" w14:textId="77777777" w:rsidR="007747A6" w:rsidRDefault="007747A6" w:rsidP="007747A6">
      <w:pPr>
        <w:rPr>
          <w:rFonts w:ascii="Arial" w:hAnsi="Arial" w:cs="Arial"/>
          <w:b/>
        </w:rPr>
      </w:pPr>
      <w:r>
        <w:rPr>
          <w:rFonts w:ascii="Arial" w:hAnsi="Arial" w:cs="Arial"/>
          <w:b/>
        </w:rPr>
        <w:t xml:space="preserve">Discussion: </w:t>
      </w:r>
    </w:p>
    <w:p w14:paraId="48D6E2CB" w14:textId="77777777" w:rsidR="005F0EF2" w:rsidRPr="00685B01" w:rsidRDefault="005F0EF2" w:rsidP="003E38CC">
      <w:pPr>
        <w:pStyle w:val="Discussion"/>
      </w:pPr>
      <w:r w:rsidRPr="00685B01">
        <w:lastRenderedPageBreak/>
        <w:t>Paul: Sony has a similar contribution as an update from the last meeting. Would be ok to work on a merge. For the Media AF has a slightly different approach.</w:t>
      </w:r>
    </w:p>
    <w:p w14:paraId="76C75C0F" w14:textId="77777777" w:rsidR="005F0EF2" w:rsidRPr="00685B01" w:rsidRDefault="005F0EF2" w:rsidP="003E38CC">
      <w:pPr>
        <w:pStyle w:val="Discussion"/>
      </w:pPr>
      <w:r w:rsidRPr="00685B01">
        <w:t>Fred: You need a network assistance session?</w:t>
      </w:r>
    </w:p>
    <w:p w14:paraId="5923B53E" w14:textId="77777777" w:rsidR="005F0EF2" w:rsidRPr="00685B01" w:rsidRDefault="005F0EF2" w:rsidP="003E38CC">
      <w:pPr>
        <w:pStyle w:val="Discussion"/>
      </w:pPr>
      <w:r w:rsidRPr="00685B01">
        <w:t>Paul: Yes. it’s necessary, to enable AF to manage access to NA function. It’s possible that only certain UEs or subscriptions will get access.</w:t>
      </w:r>
    </w:p>
    <w:p w14:paraId="49ECE6DC" w14:textId="77777777" w:rsidR="005F0EF2" w:rsidRPr="00685B01" w:rsidRDefault="005F0EF2" w:rsidP="003E38CC">
      <w:pPr>
        <w:pStyle w:val="Discussion"/>
      </w:pPr>
      <w:r w:rsidRPr="00685B01">
        <w:t xml:space="preserve">Thorsten: editorial comment on the call flow - actor </w:t>
      </w:r>
      <w:proofErr w:type="gramStart"/>
      <w:r w:rsidRPr="00685B01">
        <w:t>headings..</w:t>
      </w:r>
      <w:proofErr w:type="gramEnd"/>
    </w:p>
    <w:p w14:paraId="20616FDF" w14:textId="77777777" w:rsidR="005F0EF2" w:rsidRPr="00685B01" w:rsidRDefault="005F0EF2" w:rsidP="003E38CC">
      <w:pPr>
        <w:pStyle w:val="Discussion"/>
      </w:pPr>
      <w:r w:rsidRPr="00685B01">
        <w:t>Thomas: agree on the issues on terminology</w:t>
      </w:r>
    </w:p>
    <w:p w14:paraId="550D91B5" w14:textId="77777777" w:rsidR="005F0EF2" w:rsidRPr="00685B01" w:rsidRDefault="005F0EF2" w:rsidP="003E38CC">
      <w:pPr>
        <w:pStyle w:val="Discussion"/>
      </w:pPr>
      <w:r w:rsidRPr="00685B01">
        <w:t>Thorsten: Good to have a dedicated architecture diagram, something like what is in 861.</w:t>
      </w:r>
    </w:p>
    <w:p w14:paraId="049BA27A" w14:textId="77777777" w:rsidR="005F0EF2" w:rsidRPr="00685B01" w:rsidRDefault="005F0EF2" w:rsidP="003E38CC">
      <w:pPr>
        <w:pStyle w:val="Discussion"/>
      </w:pPr>
      <w:r w:rsidRPr="00685B01">
        <w:t>Paul - suggest remove “Providing” from clause title.</w:t>
      </w:r>
    </w:p>
    <w:p w14:paraId="61B4CE00" w14:textId="77777777" w:rsidR="005F0EF2" w:rsidRDefault="005F0EF2" w:rsidP="003E38CC">
      <w:pPr>
        <w:pStyle w:val="Discussion"/>
      </w:pPr>
      <w:r w:rsidRPr="00685B01">
        <w:t xml:space="preserve">Cedric - step 5 - “do something” - need something more concrete. </w:t>
      </w:r>
      <w:r>
        <w:t>Paul - agree, address this in merge discussion.</w:t>
      </w:r>
    </w:p>
    <w:p w14:paraId="704FD23A" w14:textId="77777777" w:rsidR="005F0EF2" w:rsidRPr="00685B01" w:rsidRDefault="005F0EF2" w:rsidP="003E38CC">
      <w:pPr>
        <w:pStyle w:val="Discussion"/>
      </w:pPr>
      <w:r w:rsidRPr="00685B01">
        <w:t>Frederic - need a step 5 at all?</w:t>
      </w:r>
    </w:p>
    <w:p w14:paraId="4141016B" w14:textId="77777777" w:rsidR="003E38CC" w:rsidRDefault="005F0EF2" w:rsidP="003E38CC">
      <w:pPr>
        <w:pStyle w:val="Discussion"/>
      </w:pPr>
      <w:r w:rsidRPr="00685B01">
        <w:t>Thorsten - “appropriate action” is taken by the Media Streamer as well. Thomas - ok, merge the Streamer and Handler into 5GMSu Client as actor in sequence diagram. Frederic - or extend the dashed action box to cover Streamer as well.</w:t>
      </w:r>
    </w:p>
    <w:p w14:paraId="75E03392" w14:textId="77777777" w:rsidR="005F0EF2" w:rsidRDefault="005F0EF2" w:rsidP="003E38CC">
      <w:pPr>
        <w:pStyle w:val="Discussion"/>
      </w:pPr>
      <w:r w:rsidRPr="003E38CC">
        <w:t xml:space="preserve">Decision: Revise to 895 to be basis for uplink NA (and merge other </w:t>
      </w:r>
      <w:proofErr w:type="spellStart"/>
      <w:r w:rsidRPr="003E38CC">
        <w:t>upink</w:t>
      </w:r>
      <w:proofErr w:type="spellEnd"/>
      <w:r w:rsidRPr="003E38CC">
        <w:t xml:space="preserve">-NA-related inputs into this). </w:t>
      </w:r>
      <w:r>
        <w:t>Paul to act on that.</w:t>
      </w:r>
    </w:p>
    <w:p w14:paraId="35274FBE"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S4-AHI895</w:t>
      </w:r>
      <w:r>
        <w:rPr>
          <w:color w:val="993300"/>
          <w:u w:val="single"/>
        </w:rPr>
        <w:t>.</w:t>
      </w:r>
    </w:p>
    <w:p w14:paraId="402AEE7C" w14:textId="77777777" w:rsidR="005F0EF2" w:rsidRDefault="005F0EF2" w:rsidP="005F0EF2">
      <w:pPr>
        <w:rPr>
          <w:rFonts w:ascii="Arial" w:hAnsi="Arial" w:cs="Arial"/>
          <w:b/>
          <w:sz w:val="24"/>
        </w:rPr>
      </w:pPr>
      <w:r>
        <w:rPr>
          <w:rFonts w:ascii="Arial" w:hAnsi="Arial" w:cs="Arial"/>
          <w:b/>
          <w:color w:val="0000FF"/>
          <w:sz w:val="24"/>
        </w:rPr>
        <w:t>S4-AHI895</w:t>
      </w:r>
      <w:r>
        <w:rPr>
          <w:rFonts w:ascii="Arial" w:hAnsi="Arial" w:cs="Arial"/>
          <w:b/>
          <w:color w:val="0000FF"/>
          <w:sz w:val="24"/>
        </w:rPr>
        <w:tab/>
      </w:r>
      <w:r>
        <w:rPr>
          <w:rFonts w:ascii="Arial" w:hAnsi="Arial" w:cs="Arial"/>
          <w:b/>
          <w:sz w:val="24"/>
        </w:rPr>
        <w:t>Sequence Diagrams on Uplink Streaming with Network Assistance</w:t>
      </w:r>
    </w:p>
    <w:p w14:paraId="4A0BE94E" w14:textId="77777777" w:rsidR="005F0EF2" w:rsidRDefault="005F0EF2" w:rsidP="005F0E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Qualcomm Incorporated</w:t>
      </w:r>
    </w:p>
    <w:p w14:paraId="46024282" w14:textId="77777777" w:rsidR="005F0EF2" w:rsidRDefault="005F0EF2" w:rsidP="005F0EF2">
      <w:pPr>
        <w:rPr>
          <w:color w:val="808080"/>
        </w:rPr>
      </w:pPr>
      <w:r>
        <w:rPr>
          <w:color w:val="808080"/>
        </w:rPr>
        <w:t>(</w:t>
      </w:r>
      <w:proofErr w:type="gramStart"/>
      <w:r>
        <w:rPr>
          <w:color w:val="808080"/>
        </w:rPr>
        <w:t>Replaces  S</w:t>
      </w:r>
      <w:proofErr w:type="gramEnd"/>
      <w:r>
        <w:rPr>
          <w:color w:val="808080"/>
        </w:rPr>
        <w:t>4-AHI875)</w:t>
      </w:r>
    </w:p>
    <w:p w14:paraId="5FBE41A7" w14:textId="77777777" w:rsidR="005F0EF2" w:rsidRDefault="005F0EF2" w:rsidP="005F0EF2">
      <w:pPr>
        <w:rPr>
          <w:rFonts w:ascii="Arial" w:hAnsi="Arial" w:cs="Arial"/>
          <w:b/>
        </w:rPr>
      </w:pPr>
      <w:r>
        <w:rPr>
          <w:rFonts w:ascii="Arial" w:hAnsi="Arial" w:cs="Arial"/>
          <w:b/>
        </w:rPr>
        <w:t xml:space="preserve">Discussion: </w:t>
      </w:r>
    </w:p>
    <w:p w14:paraId="20E98800" w14:textId="77777777" w:rsidR="005F0EF2" w:rsidRDefault="005F0EF2" w:rsidP="003E38CC">
      <w:pPr>
        <w:pStyle w:val="Discussion"/>
      </w:pPr>
      <w:r>
        <w:t>Revision of S4-AHI875. Postponed.</w:t>
      </w:r>
    </w:p>
    <w:p w14:paraId="3A1323CB" w14:textId="77777777" w:rsidR="005F0EF2" w:rsidRDefault="005F0EF2" w:rsidP="005F0E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50FAA4" w14:textId="77777777" w:rsidR="005F0EF2" w:rsidRDefault="005F0EF2" w:rsidP="007747A6">
      <w:pPr>
        <w:rPr>
          <w:color w:val="993300"/>
          <w:u w:val="single"/>
        </w:rPr>
      </w:pPr>
    </w:p>
    <w:p w14:paraId="3CAC1B87" w14:textId="77777777" w:rsidR="005F0EF2" w:rsidRDefault="005F0EF2" w:rsidP="007747A6">
      <w:pPr>
        <w:rPr>
          <w:color w:val="993300"/>
          <w:u w:val="single"/>
        </w:rPr>
      </w:pPr>
    </w:p>
    <w:p w14:paraId="31A8DB7E" w14:textId="77777777" w:rsidR="007747A6" w:rsidRDefault="007747A6" w:rsidP="007747A6">
      <w:pPr>
        <w:rPr>
          <w:rFonts w:ascii="Arial" w:hAnsi="Arial" w:cs="Arial"/>
          <w:b/>
          <w:sz w:val="24"/>
        </w:rPr>
      </w:pPr>
      <w:r>
        <w:rPr>
          <w:rFonts w:ascii="Arial" w:hAnsi="Arial" w:cs="Arial"/>
          <w:b/>
          <w:color w:val="0000FF"/>
          <w:sz w:val="24"/>
        </w:rPr>
        <w:t>S4-AHI876</w:t>
      </w:r>
      <w:r>
        <w:rPr>
          <w:rFonts w:ascii="Arial" w:hAnsi="Arial" w:cs="Arial"/>
          <w:b/>
          <w:color w:val="0000FF"/>
          <w:sz w:val="24"/>
        </w:rPr>
        <w:tab/>
      </w:r>
      <w:r>
        <w:rPr>
          <w:rFonts w:ascii="Arial" w:hAnsi="Arial" w:cs="Arial"/>
          <w:b/>
          <w:sz w:val="24"/>
        </w:rPr>
        <w:t>Network Slicing and QoS</w:t>
      </w:r>
    </w:p>
    <w:p w14:paraId="35F93542" w14:textId="77777777" w:rsidR="007747A6" w:rsidRDefault="007747A6" w:rsidP="007747A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26.501 v..</w:t>
      </w:r>
      <w:r>
        <w:rPr>
          <w:i/>
        </w:rPr>
        <w:br/>
      </w:r>
      <w:r>
        <w:rPr>
          <w:i/>
        </w:rPr>
        <w:tab/>
      </w:r>
      <w:r>
        <w:rPr>
          <w:i/>
        </w:rPr>
        <w:tab/>
      </w:r>
      <w:r>
        <w:rPr>
          <w:i/>
        </w:rPr>
        <w:tab/>
      </w:r>
      <w:r>
        <w:rPr>
          <w:i/>
        </w:rPr>
        <w:tab/>
      </w:r>
      <w:r>
        <w:rPr>
          <w:i/>
        </w:rPr>
        <w:tab/>
        <w:t>Source: Qualcomm Incorporated</w:t>
      </w:r>
    </w:p>
    <w:p w14:paraId="347CFF91" w14:textId="77777777" w:rsidR="007747A6" w:rsidRDefault="007747A6" w:rsidP="007747A6">
      <w:pPr>
        <w:rPr>
          <w:rFonts w:ascii="Arial" w:hAnsi="Arial" w:cs="Arial"/>
          <w:b/>
        </w:rPr>
      </w:pPr>
      <w:r>
        <w:rPr>
          <w:rFonts w:ascii="Arial" w:hAnsi="Arial" w:cs="Arial"/>
          <w:b/>
        </w:rPr>
        <w:t xml:space="preserve">Discussion: </w:t>
      </w:r>
    </w:p>
    <w:p w14:paraId="3A65284E" w14:textId="77777777" w:rsidR="005F0EF2" w:rsidRPr="00685B01" w:rsidRDefault="005F0EF2" w:rsidP="003E38CC">
      <w:pPr>
        <w:pStyle w:val="Discussion"/>
      </w:pPr>
      <w:r w:rsidRPr="00685B01">
        <w:t xml:space="preserve">Thorsten - QoS / </w:t>
      </w:r>
      <w:proofErr w:type="spellStart"/>
      <w:r w:rsidRPr="00685B01">
        <w:t>perfReq</w:t>
      </w:r>
      <w:proofErr w:type="spellEnd"/>
      <w:r w:rsidRPr="00685B01">
        <w:t xml:space="preserve"> issue. Can resolve it by adopting SA5 terminology. Will create problems if we mix in the SA2 terminology. Lucia - or cover these aspects separately? Some new issues here not discussed yet.</w:t>
      </w:r>
    </w:p>
    <w:p w14:paraId="55C80EE1" w14:textId="77777777" w:rsidR="005F0EF2" w:rsidRPr="00685B01" w:rsidRDefault="005F0EF2" w:rsidP="003E38CC">
      <w:pPr>
        <w:pStyle w:val="Discussion"/>
      </w:pPr>
      <w:r w:rsidRPr="00685B01">
        <w:t>Frederic - what we’re defining here is not necessary always only under the control of the MNO, could be 3rd-party. Is it acceptable to open telecom management APIs to even a trusted 3rd party?</w:t>
      </w:r>
    </w:p>
    <w:p w14:paraId="76EF9FB5" w14:textId="77777777" w:rsidR="005F0EF2" w:rsidRPr="00685B01" w:rsidRDefault="005F0EF2" w:rsidP="003E38CC">
      <w:pPr>
        <w:pStyle w:val="Discussion"/>
      </w:pPr>
      <w:r w:rsidRPr="00685B01">
        <w:t>Lucia - many new things added, of which the implications are not fully understood yet. E.g. problem with registering the slice with all UEs in the cell.</w:t>
      </w:r>
    </w:p>
    <w:p w14:paraId="61CED804" w14:textId="77777777" w:rsidR="005F0EF2" w:rsidRPr="00685B01" w:rsidRDefault="005F0EF2" w:rsidP="003E38CC">
      <w:pPr>
        <w:pStyle w:val="Discussion"/>
      </w:pPr>
      <w:r w:rsidRPr="00685B01">
        <w:t>Thorsten - modifying network slice will be not so frequent. Will use the same slice for many media sessions. Good to separate creation and management of slices and the use of them for 5GMS.</w:t>
      </w:r>
    </w:p>
    <w:p w14:paraId="5741F5A2" w14:textId="77777777" w:rsidR="005F0EF2" w:rsidRPr="00685B01" w:rsidRDefault="005F0EF2" w:rsidP="003E38CC">
      <w:pPr>
        <w:pStyle w:val="Discussion"/>
      </w:pPr>
      <w:r w:rsidRPr="00685B01">
        <w:t xml:space="preserve">Frederic - unclear how to proceed - we are correcting stage 2 now. Thorsten - need offline work. Lucia - cannot rush this with all the unknowns at this stage. </w:t>
      </w:r>
    </w:p>
    <w:p w14:paraId="18791C13" w14:textId="77777777" w:rsidR="005F0EF2" w:rsidRPr="00685B01" w:rsidRDefault="005F0EF2" w:rsidP="003E38CC">
      <w:pPr>
        <w:pStyle w:val="Discussion"/>
      </w:pPr>
      <w:r w:rsidRPr="00685B01">
        <w:t>Thorsten - Media AF can allocate traffic to slices.</w:t>
      </w:r>
    </w:p>
    <w:p w14:paraId="7936BEAB" w14:textId="77777777" w:rsidR="005F0EF2" w:rsidRPr="00685B01" w:rsidRDefault="005F0EF2" w:rsidP="003E38CC">
      <w:pPr>
        <w:pStyle w:val="Discussion"/>
      </w:pPr>
      <w:r w:rsidRPr="00685B01">
        <w:t>Imed - problem with creation? SA5 has defined APIs. Thorsten - SA2 specs do not acknowledge these procedures.</w:t>
      </w:r>
    </w:p>
    <w:p w14:paraId="443DA80C" w14:textId="77777777" w:rsidR="005F0EF2" w:rsidRPr="00685B01" w:rsidRDefault="005F0EF2" w:rsidP="003E38CC">
      <w:pPr>
        <w:pStyle w:val="Discussion"/>
      </w:pPr>
      <w:r w:rsidRPr="00685B01">
        <w:t>Frederic - should not spend a lot of time on informative text.</w:t>
      </w:r>
    </w:p>
    <w:p w14:paraId="0C64AD01" w14:textId="77777777" w:rsidR="005F0EF2" w:rsidRPr="00685B01" w:rsidRDefault="005F0EF2" w:rsidP="003E38CC">
      <w:pPr>
        <w:pStyle w:val="Discussion"/>
      </w:pPr>
      <w:r w:rsidRPr="00685B01">
        <w:t>Imed - happy to change step g as suggested by Lucia.</w:t>
      </w:r>
    </w:p>
    <w:p w14:paraId="0D4DAE46" w14:textId="77777777" w:rsidR="005F0EF2" w:rsidRPr="00685B01" w:rsidRDefault="005F0EF2" w:rsidP="003E38CC">
      <w:pPr>
        <w:pStyle w:val="Discussion"/>
      </w:pPr>
      <w:r w:rsidRPr="00685B01">
        <w:t>Thorsten - AS’s can be in different DN’s. Imed - agree, orthogonal issue.</w:t>
      </w:r>
    </w:p>
    <w:p w14:paraId="78235BAA" w14:textId="77777777" w:rsidR="005F0EF2" w:rsidRPr="00685B01" w:rsidRDefault="005F0EF2" w:rsidP="003E38CC">
      <w:pPr>
        <w:pStyle w:val="Discussion"/>
      </w:pPr>
      <w:r w:rsidRPr="00685B01">
        <w:t>Imed - pre-requisite is that UE knows available slices. Thorsten - multi-home AS. Problem if a particular server is available on a slice other than the default slice,</w:t>
      </w:r>
    </w:p>
    <w:p w14:paraId="7F807759" w14:textId="77777777" w:rsidR="005F0EF2" w:rsidRDefault="005F0EF2" w:rsidP="003E38CC">
      <w:pPr>
        <w:pStyle w:val="Discussion"/>
      </w:pPr>
      <w:r w:rsidRPr="00685B01">
        <w:t xml:space="preserve">Thomas - different URLs per slice? Thorsten - different IP addresses, DNS servers… so yes. </w:t>
      </w:r>
      <w:r>
        <w:t>Or URLs resolve to different IP addresses.</w:t>
      </w:r>
    </w:p>
    <w:p w14:paraId="7E6F956D" w14:textId="77777777" w:rsidR="005F0EF2" w:rsidRPr="00685B01" w:rsidRDefault="005F0EF2" w:rsidP="003E38CC">
      <w:pPr>
        <w:pStyle w:val="Discussion"/>
      </w:pPr>
      <w:r w:rsidRPr="00685B01">
        <w:lastRenderedPageBreak/>
        <w:t>Frederic - should have the same MPD whatever the DN/slice arrangement. Bram - MPD could get too extensive if all this needs more info in the MPD.</w:t>
      </w:r>
    </w:p>
    <w:p w14:paraId="19C47FCB" w14:textId="77777777" w:rsidR="005F0EF2" w:rsidRPr="00685B01" w:rsidRDefault="005F0EF2" w:rsidP="003E38CC">
      <w:pPr>
        <w:pStyle w:val="Discussion"/>
      </w:pPr>
      <w:r w:rsidRPr="00685B01">
        <w:t>Lucia - remove e.g. part of step g. Don’t know yet how to do that operation. Thomas - possible to provide an alternative method? Lucia - problem is that the target set of UEs is not known. Imed - this info is available when the slice is created, even if optional.</w:t>
      </w:r>
    </w:p>
    <w:p w14:paraId="226758B4" w14:textId="77777777" w:rsidR="005F0EF2" w:rsidRDefault="005F0EF2" w:rsidP="003E38CC">
      <w:pPr>
        <w:pStyle w:val="Discussion"/>
      </w:pPr>
      <w:r w:rsidRPr="00685B01">
        <w:t xml:space="preserve">Imed - original proposal was thin but were asked to add more and more. </w:t>
      </w:r>
      <w:r>
        <w:t>Move on with 877, can close 876.</w:t>
      </w:r>
    </w:p>
    <w:p w14:paraId="71C2AF94"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6B7D3" w14:textId="77777777" w:rsidR="005F0EF2" w:rsidRDefault="005F0EF2" w:rsidP="007747A6">
      <w:pPr>
        <w:rPr>
          <w:color w:val="993300"/>
          <w:u w:val="single"/>
        </w:rPr>
      </w:pPr>
    </w:p>
    <w:p w14:paraId="4C570B9E" w14:textId="77777777" w:rsidR="003E38CC" w:rsidRDefault="003E38CC" w:rsidP="007747A6">
      <w:pPr>
        <w:rPr>
          <w:color w:val="993300"/>
          <w:u w:val="single"/>
        </w:rPr>
      </w:pPr>
    </w:p>
    <w:p w14:paraId="426590CD" w14:textId="77777777" w:rsidR="007747A6" w:rsidRDefault="007747A6" w:rsidP="007747A6">
      <w:pPr>
        <w:rPr>
          <w:rFonts w:ascii="Arial" w:hAnsi="Arial" w:cs="Arial"/>
          <w:b/>
          <w:sz w:val="24"/>
        </w:rPr>
      </w:pPr>
      <w:r>
        <w:rPr>
          <w:rFonts w:ascii="Arial" w:hAnsi="Arial" w:cs="Arial"/>
          <w:b/>
          <w:color w:val="0000FF"/>
          <w:sz w:val="24"/>
        </w:rPr>
        <w:t>S4-AHI877</w:t>
      </w:r>
      <w:r>
        <w:rPr>
          <w:rFonts w:ascii="Arial" w:hAnsi="Arial" w:cs="Arial"/>
          <w:b/>
          <w:color w:val="0000FF"/>
          <w:sz w:val="24"/>
        </w:rPr>
        <w:tab/>
      </w:r>
      <w:r>
        <w:rPr>
          <w:rFonts w:ascii="Arial" w:hAnsi="Arial" w:cs="Arial"/>
          <w:b/>
          <w:sz w:val="24"/>
        </w:rPr>
        <w:t>Updates to Stage 2 on Session Establishment and QoS</w:t>
      </w:r>
    </w:p>
    <w:p w14:paraId="4D70F199" w14:textId="77777777" w:rsidR="007747A6" w:rsidRDefault="007747A6" w:rsidP="007747A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Qualcomm Incorporated</w:t>
      </w:r>
    </w:p>
    <w:p w14:paraId="00F14E5B" w14:textId="77777777" w:rsidR="007747A6" w:rsidRDefault="007747A6" w:rsidP="007747A6">
      <w:pPr>
        <w:rPr>
          <w:rFonts w:ascii="Arial" w:hAnsi="Arial" w:cs="Arial"/>
          <w:b/>
        </w:rPr>
      </w:pPr>
      <w:r>
        <w:rPr>
          <w:rFonts w:ascii="Arial" w:hAnsi="Arial" w:cs="Arial"/>
          <w:b/>
        </w:rPr>
        <w:t xml:space="preserve">Discussion: </w:t>
      </w:r>
    </w:p>
    <w:p w14:paraId="4457AF62" w14:textId="77777777" w:rsidR="005F0EF2" w:rsidRPr="00685B01" w:rsidRDefault="005F0EF2" w:rsidP="003E38CC">
      <w:pPr>
        <w:pStyle w:val="Discussion"/>
      </w:pPr>
      <w:r w:rsidRPr="00685B01">
        <w:t>5.3 - redundant due to 5.4? Ingest is part of the provisioning. Frederic - could consider this in editing, but might not have a good solution.</w:t>
      </w:r>
    </w:p>
    <w:p w14:paraId="72F01086" w14:textId="77777777" w:rsidR="005F0EF2" w:rsidRPr="00685B01" w:rsidRDefault="005F0EF2" w:rsidP="003E38CC">
      <w:pPr>
        <w:pStyle w:val="Discussion"/>
      </w:pPr>
      <w:r w:rsidRPr="00685B01">
        <w:t>Imed - similar idea as with TRAPI - several players can use the media session handler.</w:t>
      </w:r>
    </w:p>
    <w:p w14:paraId="7EB6ECBF" w14:textId="77777777" w:rsidR="005F0EF2" w:rsidRPr="00685B01" w:rsidRDefault="005F0EF2" w:rsidP="003E38CC">
      <w:pPr>
        <w:pStyle w:val="Discussion"/>
      </w:pPr>
      <w:r w:rsidRPr="00685B01">
        <w:t>Thorsten - security concern. Imed - agree, could require authentication.</w:t>
      </w:r>
    </w:p>
    <w:p w14:paraId="4AA55632" w14:textId="77777777" w:rsidR="005F0EF2" w:rsidRDefault="005F0EF2" w:rsidP="003E38CC">
      <w:pPr>
        <w:pStyle w:val="Discussion"/>
      </w:pPr>
      <w:r w:rsidRPr="00685B01">
        <w:t xml:space="preserve">Thorsten - agree good to allow different kinds of client implementation. </w:t>
      </w:r>
      <w:r>
        <w:t>But concern about major changes with M6d and M7d.</w:t>
      </w:r>
    </w:p>
    <w:p w14:paraId="43E88AEA" w14:textId="77777777" w:rsidR="005F0EF2" w:rsidRPr="00685B01" w:rsidRDefault="005F0EF2" w:rsidP="003E38CC">
      <w:pPr>
        <w:pStyle w:val="Discussion"/>
      </w:pPr>
      <w:r w:rsidRPr="00685B01">
        <w:t>App id, AF id, provider id…</w:t>
      </w:r>
    </w:p>
    <w:p w14:paraId="4B26092D" w14:textId="77777777" w:rsidR="005F0EF2" w:rsidRPr="00685B01" w:rsidRDefault="005F0EF2" w:rsidP="003E38CC">
      <w:pPr>
        <w:pStyle w:val="Discussion"/>
      </w:pPr>
      <w:r w:rsidRPr="00685B01">
        <w:t>Thorsten - FQDN new here!? Imed - this is assigned for the distribution, but purpose is not clear.</w:t>
      </w:r>
    </w:p>
    <w:p w14:paraId="0D3AD8D8" w14:textId="77777777" w:rsidR="005F0EF2" w:rsidRDefault="005F0EF2" w:rsidP="003E38CC">
      <w:pPr>
        <w:pStyle w:val="Discussion"/>
      </w:pPr>
      <w:r>
        <w:t>Imed - comment TL3</w:t>
      </w:r>
    </w:p>
    <w:p w14:paraId="259D939D" w14:textId="77777777" w:rsidR="005F0EF2" w:rsidRPr="00685B01" w:rsidRDefault="005F0EF2" w:rsidP="003E38CC">
      <w:pPr>
        <w:pStyle w:val="Discussion"/>
      </w:pPr>
      <w:r w:rsidRPr="00685B01">
        <w:t xml:space="preserve">LS to SA2 would help? Can do that only at SA4 #107. Expect </w:t>
      </w:r>
      <w:proofErr w:type="gramStart"/>
      <w:r w:rsidRPr="00685B01">
        <w:t>an</w:t>
      </w:r>
      <w:proofErr w:type="gramEnd"/>
      <w:r w:rsidRPr="00685B01">
        <w:t xml:space="preserve"> LS proposal then.</w:t>
      </w:r>
    </w:p>
    <w:p w14:paraId="2934A9E8" w14:textId="77777777" w:rsidR="005F0EF2" w:rsidRDefault="005F0EF2" w:rsidP="003E38CC">
      <w:pPr>
        <w:pStyle w:val="Discussion"/>
      </w:pPr>
      <w:r w:rsidRPr="00685B01">
        <w:t xml:space="preserve">Thorsten - unclear how the QoS profile fits here. It’s usually within one slice but here </w:t>
      </w:r>
      <w:proofErr w:type="spellStart"/>
      <w:r w:rsidRPr="00685B01">
        <w:t>it’S</w:t>
      </w:r>
      <w:proofErr w:type="spellEnd"/>
      <w:r w:rsidRPr="00685B01">
        <w:t xml:space="preserve"> mentioned that it can go between slices. SA2 does not mention such a role for PCF. Looks like changing definition of network slicing. </w:t>
      </w:r>
      <w:r>
        <w:t>5.15 does not mention this, only a QoS attribute.</w:t>
      </w:r>
    </w:p>
    <w:p w14:paraId="6466E1C6" w14:textId="77777777" w:rsidR="005F0EF2" w:rsidRPr="00685B01" w:rsidRDefault="005F0EF2" w:rsidP="003E38CC">
      <w:pPr>
        <w:pStyle w:val="Discussion"/>
      </w:pPr>
      <w:r w:rsidRPr="00685B01">
        <w:t>Lucia - need clause 5.8.2 at all? Thorsten - also wondered why we need multiple operation points.</w:t>
      </w:r>
    </w:p>
    <w:p w14:paraId="59F0677B" w14:textId="77777777" w:rsidR="005F0EF2" w:rsidRPr="00685B01" w:rsidRDefault="005F0EF2" w:rsidP="003E38CC">
      <w:pPr>
        <w:pStyle w:val="Discussion"/>
      </w:pPr>
      <w:r w:rsidRPr="00685B01">
        <w:t>Imed - the original idea was to match a QoS profile for the service provided, e.g. guarantee delivery of 4K video.</w:t>
      </w:r>
    </w:p>
    <w:p w14:paraId="76BED1DE" w14:textId="77777777" w:rsidR="005F0EF2" w:rsidRPr="00685B01" w:rsidRDefault="005F0EF2" w:rsidP="003E38CC">
      <w:pPr>
        <w:pStyle w:val="Discussion"/>
      </w:pPr>
      <w:r w:rsidRPr="00685B01">
        <w:t>Frederic - unclear how to proceed, need to move on.</w:t>
      </w:r>
    </w:p>
    <w:p w14:paraId="118618FA" w14:textId="77777777" w:rsidR="005F0EF2" w:rsidRDefault="005F0EF2" w:rsidP="003E38CC">
      <w:pPr>
        <w:pStyle w:val="Discussion"/>
      </w:pPr>
      <w:r w:rsidRPr="00685B01">
        <w:t xml:space="preserve">Imed - at least agree the need for multiple operation points? Thorsten - persistent HTTP/TCP connections. </w:t>
      </w:r>
      <w:r>
        <w:t xml:space="preserve">Imed - </w:t>
      </w:r>
      <w:proofErr w:type="spellStart"/>
      <w:r>
        <w:t>PoP</w:t>
      </w:r>
      <w:proofErr w:type="spellEnd"/>
      <w:r>
        <w:t xml:space="preserve"> is not a single server, CDN.</w:t>
      </w:r>
    </w:p>
    <w:p w14:paraId="6078F4E0" w14:textId="77777777" w:rsidR="005F0EF2" w:rsidRPr="00685B01" w:rsidRDefault="005F0EF2" w:rsidP="003E38CC">
      <w:pPr>
        <w:pStyle w:val="Discussion"/>
      </w:pPr>
      <w:r w:rsidRPr="00685B01">
        <w:t>Frederic - way forward on this still unclear.</w:t>
      </w:r>
    </w:p>
    <w:p w14:paraId="1B572F36" w14:textId="77777777" w:rsidR="005F0EF2" w:rsidRDefault="005F0EF2" w:rsidP="003E38CC">
      <w:pPr>
        <w:pStyle w:val="Discussion"/>
      </w:pPr>
      <w:r w:rsidRPr="00685B01">
        <w:t xml:space="preserve">7.4 Edge computing. Lucia - slice provisioning is out of scope. Imed - this is about session provisioning, not the same. </w:t>
      </w:r>
      <w:r>
        <w:t>Lucia - but changing slice is implicit in this.</w:t>
      </w:r>
    </w:p>
    <w:p w14:paraId="7ABAEB6D" w14:textId="77777777" w:rsidR="005F0EF2" w:rsidRPr="00685B01" w:rsidRDefault="005F0EF2" w:rsidP="003E38CC">
      <w:pPr>
        <w:pStyle w:val="Discussion"/>
      </w:pPr>
      <w:r w:rsidRPr="00685B01">
        <w:t>Frederic - need an interface to the Network Slice Management function. This is not in the architecture so far. Also, missing statement that network can modify PDU session as well as the UE. In any case an update is needed to reflect the discussion.</w:t>
      </w:r>
    </w:p>
    <w:p w14:paraId="6FE6B95E" w14:textId="77777777" w:rsidR="005F0EF2" w:rsidRPr="00685B01" w:rsidRDefault="005F0EF2" w:rsidP="003E38CC">
      <w:pPr>
        <w:pStyle w:val="Discussion"/>
      </w:pPr>
      <w:r w:rsidRPr="00685B01">
        <w:t>Revise to isolate obviously agreeable aspects, as far as possible.</w:t>
      </w:r>
    </w:p>
    <w:p w14:paraId="01624643"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w:t>
      </w:r>
      <w:proofErr w:type="gramStart"/>
      <w:r>
        <w:rPr>
          <w:rFonts w:ascii="Arial" w:hAnsi="Arial" w:cs="Arial"/>
          <w:b/>
          <w:color w:val="993300"/>
          <w:u w:val="single"/>
        </w:rPr>
        <w:t>to  S</w:t>
      </w:r>
      <w:proofErr w:type="gramEnd"/>
      <w:r>
        <w:rPr>
          <w:rFonts w:ascii="Arial" w:hAnsi="Arial" w:cs="Arial"/>
          <w:b/>
          <w:color w:val="993300"/>
          <w:u w:val="single"/>
        </w:rPr>
        <w:t>4-AHI897</w:t>
      </w:r>
      <w:r>
        <w:rPr>
          <w:color w:val="993300"/>
          <w:u w:val="single"/>
        </w:rPr>
        <w:t>.</w:t>
      </w:r>
    </w:p>
    <w:p w14:paraId="322E163D" w14:textId="77777777" w:rsidR="005F0EF2" w:rsidRDefault="005F0EF2" w:rsidP="005F0EF2">
      <w:pPr>
        <w:rPr>
          <w:rFonts w:ascii="Arial" w:hAnsi="Arial" w:cs="Arial"/>
          <w:b/>
          <w:sz w:val="24"/>
        </w:rPr>
      </w:pPr>
      <w:r>
        <w:rPr>
          <w:rFonts w:ascii="Arial" w:hAnsi="Arial" w:cs="Arial"/>
          <w:b/>
          <w:color w:val="0000FF"/>
          <w:sz w:val="24"/>
        </w:rPr>
        <w:t>S4-AHI897</w:t>
      </w:r>
      <w:r>
        <w:rPr>
          <w:rFonts w:ascii="Arial" w:hAnsi="Arial" w:cs="Arial"/>
          <w:b/>
          <w:color w:val="0000FF"/>
          <w:sz w:val="24"/>
        </w:rPr>
        <w:tab/>
      </w:r>
      <w:r>
        <w:rPr>
          <w:rFonts w:ascii="Arial" w:hAnsi="Arial" w:cs="Arial"/>
          <w:b/>
          <w:sz w:val="24"/>
        </w:rPr>
        <w:t>Updates to Stage 2 on Session Establishment and QoS</w:t>
      </w:r>
    </w:p>
    <w:p w14:paraId="2D17E7D9" w14:textId="77777777" w:rsidR="005F0EF2" w:rsidRDefault="005F0EF2" w:rsidP="005F0E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Qualcomm Incorporated</w:t>
      </w:r>
    </w:p>
    <w:p w14:paraId="09262BF7" w14:textId="77777777" w:rsidR="005F0EF2" w:rsidRDefault="005F0EF2" w:rsidP="005F0EF2">
      <w:pPr>
        <w:rPr>
          <w:color w:val="808080"/>
        </w:rPr>
      </w:pPr>
      <w:r>
        <w:rPr>
          <w:color w:val="808080"/>
        </w:rPr>
        <w:t>(Replaces S4-AHI877)</w:t>
      </w:r>
    </w:p>
    <w:p w14:paraId="18716070" w14:textId="77777777" w:rsidR="005F0EF2" w:rsidRDefault="005F0EF2" w:rsidP="005F0EF2">
      <w:pPr>
        <w:rPr>
          <w:rFonts w:ascii="Arial" w:hAnsi="Arial" w:cs="Arial"/>
          <w:b/>
        </w:rPr>
      </w:pPr>
      <w:r>
        <w:rPr>
          <w:rFonts w:ascii="Arial" w:hAnsi="Arial" w:cs="Arial"/>
          <w:b/>
        </w:rPr>
        <w:t xml:space="preserve">Discussion: </w:t>
      </w:r>
    </w:p>
    <w:p w14:paraId="508D5F46" w14:textId="77777777" w:rsidR="005F0EF2" w:rsidRPr="00685B01" w:rsidRDefault="005F0EF2" w:rsidP="003E38CC">
      <w:pPr>
        <w:pStyle w:val="Discussion"/>
      </w:pPr>
      <w:r w:rsidRPr="00685B01">
        <w:t>Thomas: Network slicing should be supported and happy for offline discussion.</w:t>
      </w:r>
    </w:p>
    <w:p w14:paraId="5A8CD390" w14:textId="77777777" w:rsidR="005F0EF2" w:rsidRPr="00685B01" w:rsidRDefault="005F0EF2" w:rsidP="003E38CC">
      <w:pPr>
        <w:pStyle w:val="Discussion"/>
      </w:pPr>
      <w:proofErr w:type="gramStart"/>
      <w:r w:rsidRPr="00685B01">
        <w:t>Lucia :</w:t>
      </w:r>
      <w:proofErr w:type="gramEnd"/>
      <w:r w:rsidRPr="00685B01">
        <w:t xml:space="preserve"> we have offline doc is not the last one.</w:t>
      </w:r>
    </w:p>
    <w:p w14:paraId="679D1646" w14:textId="77777777" w:rsidR="005F0EF2" w:rsidRDefault="005F0EF2" w:rsidP="005F0E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S4-AHI908</w:t>
      </w:r>
      <w:r>
        <w:rPr>
          <w:color w:val="993300"/>
          <w:u w:val="single"/>
        </w:rPr>
        <w:t>.</w:t>
      </w:r>
    </w:p>
    <w:p w14:paraId="106C68E7" w14:textId="77777777" w:rsidR="005F0EF2" w:rsidRDefault="005F0EF2" w:rsidP="005F0EF2">
      <w:pPr>
        <w:rPr>
          <w:rFonts w:ascii="Arial" w:hAnsi="Arial" w:cs="Arial"/>
          <w:b/>
          <w:sz w:val="24"/>
        </w:rPr>
      </w:pPr>
      <w:r>
        <w:rPr>
          <w:rFonts w:ascii="Arial" w:hAnsi="Arial" w:cs="Arial"/>
          <w:b/>
          <w:color w:val="0000FF"/>
          <w:sz w:val="24"/>
        </w:rPr>
        <w:t>S4-AHI908</w:t>
      </w:r>
      <w:r>
        <w:rPr>
          <w:rFonts w:ascii="Arial" w:hAnsi="Arial" w:cs="Arial"/>
          <w:b/>
          <w:color w:val="0000FF"/>
          <w:sz w:val="24"/>
        </w:rPr>
        <w:tab/>
      </w:r>
      <w:r>
        <w:rPr>
          <w:rFonts w:ascii="Arial" w:hAnsi="Arial" w:cs="Arial"/>
          <w:b/>
          <w:sz w:val="24"/>
        </w:rPr>
        <w:t>Updates to Stage 2 on Session Establishment and QoS</w:t>
      </w:r>
    </w:p>
    <w:p w14:paraId="2A0127DB" w14:textId="77777777" w:rsidR="005F0EF2" w:rsidRDefault="005F0EF2" w:rsidP="005F0EF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Qualcomm Incorporated</w:t>
      </w:r>
    </w:p>
    <w:p w14:paraId="0962D068" w14:textId="77777777" w:rsidR="005F0EF2" w:rsidRDefault="005F0EF2" w:rsidP="005F0EF2">
      <w:pPr>
        <w:rPr>
          <w:color w:val="808080"/>
        </w:rPr>
      </w:pPr>
      <w:r>
        <w:rPr>
          <w:color w:val="808080"/>
        </w:rPr>
        <w:t>(Replaces S4-AHI877)</w:t>
      </w:r>
    </w:p>
    <w:p w14:paraId="2EE1E313" w14:textId="77777777" w:rsidR="005F0EF2" w:rsidRDefault="005F0EF2" w:rsidP="005F0EF2">
      <w:pPr>
        <w:rPr>
          <w:rFonts w:ascii="Arial" w:hAnsi="Arial" w:cs="Arial"/>
          <w:b/>
        </w:rPr>
      </w:pPr>
      <w:r>
        <w:rPr>
          <w:rFonts w:ascii="Arial" w:hAnsi="Arial" w:cs="Arial"/>
          <w:b/>
        </w:rPr>
        <w:t xml:space="preserve">Discussion: </w:t>
      </w:r>
    </w:p>
    <w:p w14:paraId="2AD119B5" w14:textId="77777777" w:rsidR="005F0EF2" w:rsidRPr="00685B01" w:rsidRDefault="005F0EF2" w:rsidP="003E38CC">
      <w:pPr>
        <w:pStyle w:val="Discussion"/>
      </w:pPr>
      <w:r w:rsidRPr="00685B01">
        <w:t xml:space="preserve">Thorsten: It seems that the note is </w:t>
      </w:r>
      <w:proofErr w:type="spellStart"/>
      <w:r w:rsidRPr="00685B01">
        <w:t>to</w:t>
      </w:r>
      <w:proofErr w:type="spellEnd"/>
      <w:r w:rsidRPr="00685B01">
        <w:t xml:space="preserve"> restrictive, need to remove the only in the note</w:t>
      </w:r>
    </w:p>
    <w:p w14:paraId="32D40B5F" w14:textId="77777777" w:rsidR="005F0EF2" w:rsidRPr="00685B01" w:rsidRDefault="005F0EF2" w:rsidP="003E38CC">
      <w:pPr>
        <w:pStyle w:val="Discussion"/>
      </w:pPr>
      <w:r w:rsidRPr="00685B01">
        <w:t xml:space="preserve">Thorsten: maybe some wording </w:t>
      </w:r>
      <w:proofErr w:type="gramStart"/>
      <w:r w:rsidRPr="00685B01">
        <w:t>are</w:t>
      </w:r>
      <w:proofErr w:type="gramEnd"/>
      <w:r w:rsidRPr="00685B01">
        <w:t xml:space="preserve"> still needed.</w:t>
      </w:r>
    </w:p>
    <w:p w14:paraId="0BC51475" w14:textId="77777777" w:rsidR="005F0EF2" w:rsidRPr="00685B01" w:rsidRDefault="005F0EF2" w:rsidP="003E38CC">
      <w:pPr>
        <w:pStyle w:val="Discussion"/>
      </w:pPr>
      <w:r w:rsidRPr="00685B01">
        <w:t>Fred: we would to make it accessible in the slice but we do not want to limit</w:t>
      </w:r>
    </w:p>
    <w:p w14:paraId="22AE70EC" w14:textId="77777777" w:rsidR="005F0EF2" w:rsidRPr="00685B01" w:rsidRDefault="005F0EF2" w:rsidP="003E38CC">
      <w:pPr>
        <w:pStyle w:val="Discussion"/>
      </w:pPr>
      <w:r w:rsidRPr="00685B01">
        <w:t>Thorsten: it seems to be good enough to be agreed</w:t>
      </w:r>
    </w:p>
    <w:p w14:paraId="192ECBDA" w14:textId="77777777" w:rsidR="005F0EF2" w:rsidRDefault="005F0EF2" w:rsidP="003E38CC">
      <w:pPr>
        <w:pStyle w:val="Discussion"/>
      </w:pPr>
      <w:r>
        <w:t xml:space="preserve"> Revision of S4-AHI897. Agreed, without the “only” in the note.</w:t>
      </w:r>
    </w:p>
    <w:p w14:paraId="334F33ED" w14:textId="77777777" w:rsidR="005F0EF2" w:rsidRDefault="005F0EF2" w:rsidP="005F0E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7DAC0" w14:textId="77777777" w:rsidR="005F0EF2" w:rsidRDefault="005F0EF2" w:rsidP="007747A6">
      <w:pPr>
        <w:rPr>
          <w:color w:val="993300"/>
          <w:u w:val="single"/>
        </w:rPr>
      </w:pPr>
    </w:p>
    <w:p w14:paraId="76DFAE72" w14:textId="77777777" w:rsidR="005F0EF2" w:rsidRDefault="005F0EF2" w:rsidP="007747A6">
      <w:pPr>
        <w:rPr>
          <w:color w:val="993300"/>
          <w:u w:val="single"/>
        </w:rPr>
      </w:pPr>
    </w:p>
    <w:p w14:paraId="7E343C2E" w14:textId="77777777" w:rsidR="007747A6" w:rsidRDefault="007747A6" w:rsidP="007747A6">
      <w:pPr>
        <w:rPr>
          <w:rFonts w:ascii="Arial" w:hAnsi="Arial" w:cs="Arial"/>
          <w:b/>
          <w:sz w:val="24"/>
        </w:rPr>
      </w:pPr>
      <w:r>
        <w:rPr>
          <w:rFonts w:ascii="Arial" w:hAnsi="Arial" w:cs="Arial"/>
          <w:b/>
          <w:color w:val="0000FF"/>
          <w:sz w:val="24"/>
        </w:rPr>
        <w:t>S4-AHI878</w:t>
      </w:r>
      <w:r>
        <w:rPr>
          <w:rFonts w:ascii="Arial" w:hAnsi="Arial" w:cs="Arial"/>
          <w:b/>
          <w:color w:val="0000FF"/>
          <w:sz w:val="24"/>
        </w:rPr>
        <w:tab/>
      </w:r>
      <w:r>
        <w:rPr>
          <w:rFonts w:ascii="Arial" w:hAnsi="Arial" w:cs="Arial"/>
          <w:b/>
          <w:sz w:val="24"/>
        </w:rPr>
        <w:t>General clean-up and comments</w:t>
      </w:r>
    </w:p>
    <w:p w14:paraId="34F5A454" w14:textId="77777777" w:rsidR="007747A6" w:rsidRDefault="007747A6" w:rsidP="007747A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Qualcomm Incorporated</w:t>
      </w:r>
    </w:p>
    <w:p w14:paraId="4EADE87B" w14:textId="77777777" w:rsidR="007747A6" w:rsidRDefault="007747A6" w:rsidP="007747A6">
      <w:pPr>
        <w:rPr>
          <w:rFonts w:ascii="Arial" w:hAnsi="Arial" w:cs="Arial"/>
          <w:b/>
        </w:rPr>
      </w:pPr>
      <w:r>
        <w:rPr>
          <w:rFonts w:ascii="Arial" w:hAnsi="Arial" w:cs="Arial"/>
          <w:b/>
        </w:rPr>
        <w:t xml:space="preserve">Discussion: </w:t>
      </w:r>
    </w:p>
    <w:p w14:paraId="00BC98D8" w14:textId="77777777" w:rsidR="0010035F" w:rsidRPr="00685B01" w:rsidRDefault="0010035F" w:rsidP="003E38CC">
      <w:pPr>
        <w:pStyle w:val="Discussion"/>
      </w:pPr>
      <w:r w:rsidRPr="00685B01">
        <w:t>Includes updates to uplink architecture as alternative to 862.</w:t>
      </w:r>
    </w:p>
    <w:p w14:paraId="5E4047FF" w14:textId="77777777" w:rsidR="0010035F" w:rsidRDefault="0010035F" w:rsidP="003E38CC">
      <w:pPr>
        <w:pStyle w:val="Discussion"/>
      </w:pPr>
      <w:r>
        <w:t>Section 4.1 On-demand sentence language awkward?</w:t>
      </w:r>
    </w:p>
    <w:p w14:paraId="6316DDF3" w14:textId="77777777" w:rsidR="0010035F" w:rsidRDefault="0010035F" w:rsidP="003E38CC">
      <w:pPr>
        <w:pStyle w:val="Discussion"/>
      </w:pPr>
      <w:r>
        <w:t>M8d - application interface.</w:t>
      </w:r>
    </w:p>
    <w:p w14:paraId="7F4D902F" w14:textId="77777777" w:rsidR="0010035F" w:rsidRPr="00685B01" w:rsidRDefault="0010035F" w:rsidP="003E38CC">
      <w:pPr>
        <w:pStyle w:val="Discussion"/>
      </w:pPr>
      <w:r w:rsidRPr="00685B01">
        <w:t>Gilles had commented on “presentation” - ok.</w:t>
      </w:r>
    </w:p>
    <w:p w14:paraId="5DA16444" w14:textId="77777777" w:rsidR="0010035F" w:rsidRPr="00685B01" w:rsidRDefault="0010035F" w:rsidP="003E38CC">
      <w:pPr>
        <w:pStyle w:val="Discussion"/>
      </w:pPr>
      <w:r w:rsidRPr="00685B01">
        <w:t xml:space="preserve">Thomas - 4.2.3 service access information - not sure this is right. </w:t>
      </w:r>
    </w:p>
    <w:p w14:paraId="13907506" w14:textId="77777777" w:rsidR="0010035F" w:rsidRDefault="0010035F" w:rsidP="003E38CC">
      <w:pPr>
        <w:pStyle w:val="Discussion"/>
      </w:pPr>
      <w:r>
        <w:t>Minor edits made online.</w:t>
      </w:r>
    </w:p>
    <w:p w14:paraId="27E6255F" w14:textId="77777777" w:rsidR="0010035F" w:rsidRPr="00685B01" w:rsidRDefault="0010035F" w:rsidP="003E38CC">
      <w:pPr>
        <w:pStyle w:val="Discussion"/>
      </w:pPr>
      <w:r w:rsidRPr="00685B01">
        <w:t>Thomas - don’t expect media session handler invocation from application. It’s the player acquisition of MPD, for example, that kicks it off.</w:t>
      </w:r>
    </w:p>
    <w:p w14:paraId="43347E36" w14:textId="77777777" w:rsidR="0010035F" w:rsidRPr="00685B01" w:rsidRDefault="0010035F" w:rsidP="003E38CC">
      <w:pPr>
        <w:pStyle w:val="Discussion"/>
      </w:pPr>
      <w:r w:rsidRPr="00685B01">
        <w:t>Discussion on MSH invocation - could be a 5GMS URL, similar to MBMS URL.</w:t>
      </w:r>
    </w:p>
    <w:p w14:paraId="4FDAA925" w14:textId="77777777" w:rsidR="0010035F" w:rsidRPr="00685B01" w:rsidRDefault="0010035F" w:rsidP="003E38CC">
      <w:pPr>
        <w:pStyle w:val="Discussion"/>
      </w:pPr>
      <w:r w:rsidRPr="00685B01">
        <w:t>Thomas - ok to omit this aspect from stage 2, but just wanted to have it documented so it won’t be left out of stage 3.</w:t>
      </w:r>
    </w:p>
    <w:p w14:paraId="1297CDE1" w14:textId="77777777" w:rsidR="0010035F" w:rsidRDefault="0010035F" w:rsidP="003E38CC">
      <w:pPr>
        <w:pStyle w:val="Discussion"/>
      </w:pPr>
      <w:r>
        <w:t>Clause 5 - editorial fixes.</w:t>
      </w:r>
    </w:p>
    <w:p w14:paraId="64C1F79E" w14:textId="77777777" w:rsidR="0010035F" w:rsidRPr="00685B01" w:rsidRDefault="0010035F" w:rsidP="003E38CC">
      <w:pPr>
        <w:pStyle w:val="Discussion"/>
      </w:pPr>
      <w:r w:rsidRPr="00685B01">
        <w:t>Time is up at 19.40. Park it, agree to changes reviewed so far.</w:t>
      </w:r>
    </w:p>
    <w:p w14:paraId="00456229" w14:textId="77777777" w:rsidR="0010035F" w:rsidRPr="00685B01" w:rsidRDefault="0010035F" w:rsidP="003E38CC">
      <w:pPr>
        <w:pStyle w:val="Discussion"/>
      </w:pPr>
      <w:r w:rsidRPr="00685B01">
        <w:t>Thorsten need more time on 4.3.2. Thomas - rather than editing online, just note this is valid for stage 3.</w:t>
      </w:r>
    </w:p>
    <w:p w14:paraId="00D378BE" w14:textId="77777777" w:rsidR="0010035F" w:rsidRPr="00685B01" w:rsidRDefault="0010035F" w:rsidP="003E38CC">
      <w:pPr>
        <w:pStyle w:val="Discussion"/>
      </w:pPr>
      <w:r w:rsidRPr="00685B01">
        <w:t>Back to Service Access Information on Thursday morning.</w:t>
      </w:r>
    </w:p>
    <w:p w14:paraId="4BCBCD31" w14:textId="77777777" w:rsidR="0010035F" w:rsidRDefault="0010035F" w:rsidP="003E38CC">
      <w:pPr>
        <w:pStyle w:val="Discussion"/>
      </w:pPr>
      <w:r>
        <w:t xml:space="preserve">4.2.3 is deleted - off line discussion </w:t>
      </w:r>
    </w:p>
    <w:p w14:paraId="648BB38B" w14:textId="77777777" w:rsidR="0010035F" w:rsidRDefault="0010035F" w:rsidP="003E38CC">
      <w:pPr>
        <w:pStyle w:val="Discussion"/>
      </w:pPr>
      <w:r>
        <w:t>in 5.1 some editing</w:t>
      </w:r>
    </w:p>
    <w:p w14:paraId="5E73B961" w14:textId="77777777" w:rsidR="0010035F" w:rsidRPr="00685B01" w:rsidRDefault="0010035F" w:rsidP="003E38CC">
      <w:pPr>
        <w:pStyle w:val="Discussion"/>
      </w:pPr>
      <w:r w:rsidRPr="00685B01">
        <w:t>In 5.2.3 some editing is performed -</w:t>
      </w:r>
    </w:p>
    <w:p w14:paraId="189BAEEF" w14:textId="77777777" w:rsidR="0010035F" w:rsidRPr="00685B01" w:rsidRDefault="0010035F" w:rsidP="003E38CC">
      <w:pPr>
        <w:pStyle w:val="Discussion"/>
        <w:numPr>
          <w:ilvl w:val="1"/>
          <w:numId w:val="2"/>
        </w:numPr>
      </w:pPr>
      <w:r w:rsidRPr="00685B01">
        <w:t>step 11 should be removed in diagram</w:t>
      </w:r>
    </w:p>
    <w:p w14:paraId="2792C17F" w14:textId="77777777" w:rsidR="0010035F" w:rsidRDefault="0010035F" w:rsidP="003E38CC">
      <w:pPr>
        <w:pStyle w:val="Discussion"/>
        <w:numPr>
          <w:ilvl w:val="1"/>
          <w:numId w:val="2"/>
        </w:numPr>
      </w:pPr>
      <w:r>
        <w:t>…</w:t>
      </w:r>
    </w:p>
    <w:p w14:paraId="4415E13B"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S4-AHI904</w:t>
      </w:r>
      <w:r>
        <w:rPr>
          <w:color w:val="993300"/>
          <w:u w:val="single"/>
        </w:rPr>
        <w:t>.</w:t>
      </w:r>
    </w:p>
    <w:p w14:paraId="166E61D6" w14:textId="77777777" w:rsidR="0010035F" w:rsidRDefault="0010035F" w:rsidP="0010035F">
      <w:pPr>
        <w:rPr>
          <w:rFonts w:ascii="Arial" w:hAnsi="Arial" w:cs="Arial"/>
          <w:b/>
          <w:sz w:val="24"/>
        </w:rPr>
      </w:pPr>
      <w:r>
        <w:rPr>
          <w:rFonts w:ascii="Arial" w:hAnsi="Arial" w:cs="Arial"/>
          <w:b/>
          <w:color w:val="0000FF"/>
          <w:sz w:val="24"/>
        </w:rPr>
        <w:t>S4-AHI904</w:t>
      </w:r>
      <w:r>
        <w:rPr>
          <w:rFonts w:ascii="Arial" w:hAnsi="Arial" w:cs="Arial"/>
          <w:b/>
          <w:color w:val="0000FF"/>
          <w:sz w:val="24"/>
        </w:rPr>
        <w:tab/>
      </w:r>
      <w:r>
        <w:rPr>
          <w:rFonts w:ascii="Arial" w:hAnsi="Arial" w:cs="Arial"/>
          <w:b/>
          <w:sz w:val="24"/>
        </w:rPr>
        <w:t>General clean-up and comments</w:t>
      </w:r>
    </w:p>
    <w:p w14:paraId="23AC1A92" w14:textId="77777777" w:rsidR="0010035F" w:rsidRDefault="0010035F" w:rsidP="0010035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Qualcomm Incorporated</w:t>
      </w:r>
    </w:p>
    <w:p w14:paraId="1C8425FD" w14:textId="77777777" w:rsidR="0010035F" w:rsidRDefault="0010035F" w:rsidP="0010035F">
      <w:pPr>
        <w:rPr>
          <w:color w:val="808080"/>
        </w:rPr>
      </w:pPr>
      <w:r>
        <w:rPr>
          <w:color w:val="808080"/>
        </w:rPr>
        <w:t>(Replaces S4-AHI878)</w:t>
      </w:r>
    </w:p>
    <w:p w14:paraId="14B21150" w14:textId="77777777" w:rsidR="0010035F" w:rsidRDefault="0010035F" w:rsidP="0010035F">
      <w:pPr>
        <w:rPr>
          <w:rFonts w:ascii="Arial" w:hAnsi="Arial" w:cs="Arial"/>
          <w:b/>
        </w:rPr>
      </w:pPr>
      <w:r>
        <w:rPr>
          <w:rFonts w:ascii="Arial" w:hAnsi="Arial" w:cs="Arial"/>
          <w:b/>
        </w:rPr>
        <w:t xml:space="preserve">Discussion: </w:t>
      </w:r>
    </w:p>
    <w:p w14:paraId="0E4ED899" w14:textId="77777777" w:rsidR="0010035F" w:rsidRPr="00685B01" w:rsidRDefault="0010035F" w:rsidP="003E38CC">
      <w:pPr>
        <w:pStyle w:val="Discussion"/>
      </w:pPr>
      <w:r w:rsidRPr="00685B01">
        <w:t xml:space="preserve">Charles: The </w:t>
      </w:r>
      <w:proofErr w:type="spellStart"/>
      <w:r w:rsidRPr="00685B01">
        <w:t>tem</w:t>
      </w:r>
      <w:proofErr w:type="spellEnd"/>
      <w:r w:rsidRPr="00685B01">
        <w:t xml:space="preserve"> service announcement seems to be very compact. </w:t>
      </w:r>
    </w:p>
    <w:p w14:paraId="01D81158" w14:textId="77777777" w:rsidR="0010035F" w:rsidRPr="00685B01" w:rsidRDefault="0010035F" w:rsidP="003E38CC">
      <w:pPr>
        <w:pStyle w:val="Discussion"/>
      </w:pPr>
      <w:r w:rsidRPr="00685B01">
        <w:t>Thomas: we will fix it later</w:t>
      </w:r>
    </w:p>
    <w:p w14:paraId="591E1371" w14:textId="77777777" w:rsidR="0010035F" w:rsidRPr="00685B01" w:rsidRDefault="0010035F" w:rsidP="003E38CC">
      <w:pPr>
        <w:pStyle w:val="Discussion"/>
      </w:pPr>
      <w:r w:rsidRPr="00685B01">
        <w:t xml:space="preserve">Charles - in the doc we should use </w:t>
      </w:r>
      <w:proofErr w:type="gramStart"/>
      <w:r w:rsidRPr="00685B01">
        <w:t>“ service</w:t>
      </w:r>
      <w:proofErr w:type="gramEnd"/>
      <w:r w:rsidRPr="00685B01">
        <w:t xml:space="preserve"> and Content discovery”</w:t>
      </w:r>
    </w:p>
    <w:p w14:paraId="71DCB1EA" w14:textId="77777777" w:rsidR="0010035F" w:rsidRDefault="0010035F" w:rsidP="003E38CC">
      <w:pPr>
        <w:pStyle w:val="Discussion"/>
      </w:pPr>
      <w:r>
        <w:t>Thorsten: 898 is not incorporated.</w:t>
      </w:r>
    </w:p>
    <w:p w14:paraId="3AA24303" w14:textId="77777777" w:rsidR="0010035F" w:rsidRPr="00685B01" w:rsidRDefault="0010035F" w:rsidP="003E38CC">
      <w:pPr>
        <w:pStyle w:val="Discussion"/>
      </w:pPr>
      <w:r w:rsidRPr="00685B01">
        <w:t>Fred: the following agreed document are missing 898 872 871 878 908</w:t>
      </w:r>
    </w:p>
    <w:p w14:paraId="7DF19E3B" w14:textId="77777777" w:rsidR="0010035F" w:rsidRDefault="0010035F" w:rsidP="003E38CC">
      <w:pPr>
        <w:pStyle w:val="Discussion"/>
      </w:pPr>
      <w:r>
        <w:lastRenderedPageBreak/>
        <w:t>Decision: agreed and merged into 911</w:t>
      </w:r>
    </w:p>
    <w:p w14:paraId="39503CF6" w14:textId="77777777" w:rsidR="0010035F" w:rsidRDefault="0010035F" w:rsidP="001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F8933" w14:textId="77777777" w:rsidR="0010035F" w:rsidRDefault="0010035F" w:rsidP="0010035F">
      <w:pPr>
        <w:rPr>
          <w:rFonts w:ascii="Arial" w:hAnsi="Arial" w:cs="Arial"/>
          <w:b/>
          <w:sz w:val="24"/>
        </w:rPr>
      </w:pPr>
      <w:r>
        <w:rPr>
          <w:rFonts w:ascii="Arial" w:hAnsi="Arial" w:cs="Arial"/>
          <w:b/>
          <w:color w:val="0000FF"/>
          <w:sz w:val="24"/>
        </w:rPr>
        <w:t>S4-AHI911</w:t>
      </w:r>
      <w:r>
        <w:rPr>
          <w:rFonts w:ascii="Arial" w:hAnsi="Arial" w:cs="Arial"/>
          <w:b/>
          <w:color w:val="0000FF"/>
          <w:sz w:val="24"/>
        </w:rPr>
        <w:tab/>
      </w:r>
      <w:r>
        <w:rPr>
          <w:rFonts w:ascii="Arial" w:hAnsi="Arial" w:cs="Arial"/>
          <w:b/>
          <w:sz w:val="24"/>
        </w:rPr>
        <w:t>Draft CR 26.501-0003 Correction to architecture and procedures (Release 16)</w:t>
      </w:r>
    </w:p>
    <w:p w14:paraId="5E7F4F94" w14:textId="77777777" w:rsidR="0010035F" w:rsidRDefault="0010035F" w:rsidP="0010035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 xml:space="preserve">Source: Ericsson LM, </w:t>
      </w:r>
      <w:proofErr w:type="spellStart"/>
      <w:r>
        <w:rPr>
          <w:i/>
        </w:rPr>
        <w:t>Enensys</w:t>
      </w:r>
      <w:proofErr w:type="spellEnd"/>
      <w:r>
        <w:rPr>
          <w:i/>
        </w:rPr>
        <w:t>, Qualcomm Incorporated, Sony Europe B.V., KPN N.V.</w:t>
      </w:r>
    </w:p>
    <w:p w14:paraId="551CC9BD" w14:textId="77777777" w:rsidR="0010035F" w:rsidRDefault="0010035F" w:rsidP="0010035F">
      <w:pPr>
        <w:rPr>
          <w:rFonts w:ascii="Arial" w:hAnsi="Arial" w:cs="Arial"/>
          <w:b/>
        </w:rPr>
      </w:pPr>
      <w:r>
        <w:rPr>
          <w:rFonts w:ascii="Arial" w:hAnsi="Arial" w:cs="Arial"/>
          <w:b/>
        </w:rPr>
        <w:t xml:space="preserve">Discussion: </w:t>
      </w:r>
    </w:p>
    <w:p w14:paraId="4C7443DB" w14:textId="77777777" w:rsidR="0010035F" w:rsidRDefault="0010035F" w:rsidP="003E38CC">
      <w:pPr>
        <w:pStyle w:val="Discussion"/>
      </w:pPr>
      <w:r>
        <w:t>Agreed (to produce S4-191333).</w:t>
      </w:r>
    </w:p>
    <w:p w14:paraId="235C0D7D" w14:textId="77777777" w:rsidR="0010035F" w:rsidRDefault="0010035F" w:rsidP="001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E4197" w14:textId="77777777" w:rsidR="003E38CC" w:rsidRDefault="003E38CC" w:rsidP="003E38CC"/>
    <w:p w14:paraId="0FA6F4C8" w14:textId="77777777" w:rsidR="003E38CC" w:rsidRPr="003E38CC" w:rsidRDefault="003E38CC" w:rsidP="003E38CC"/>
    <w:p w14:paraId="1309559B" w14:textId="77777777" w:rsidR="0010035F" w:rsidRPr="0010035F" w:rsidRDefault="0010035F" w:rsidP="0010035F">
      <w:pPr>
        <w:rPr>
          <w:rFonts w:ascii="Arial" w:hAnsi="Arial" w:cs="Arial"/>
          <w:color w:val="000000" w:themeColor="text1"/>
          <w:sz w:val="24"/>
          <w:szCs w:val="24"/>
        </w:rPr>
      </w:pPr>
      <w:r w:rsidRPr="0010035F">
        <w:rPr>
          <w:rFonts w:ascii="Arial" w:hAnsi="Arial" w:cs="Arial"/>
          <w:b/>
          <w:color w:val="0000FF"/>
          <w:sz w:val="24"/>
          <w:szCs w:val="24"/>
          <w:highlight w:val="yellow"/>
        </w:rPr>
        <w:t>S4-191333</w:t>
      </w:r>
      <w:r w:rsidRPr="0010035F">
        <w:rPr>
          <w:rFonts w:ascii="Arial" w:hAnsi="Arial" w:cs="Arial"/>
          <w:color w:val="FF0000"/>
          <w:sz w:val="24"/>
          <w:szCs w:val="24"/>
          <w:highlight w:val="yellow"/>
        </w:rPr>
        <w:t xml:space="preserve"> </w:t>
      </w:r>
      <w:r w:rsidRPr="0010035F">
        <w:rPr>
          <w:rFonts w:ascii="Arial" w:hAnsi="Arial" w:cs="Arial"/>
          <w:b/>
          <w:color w:val="000000" w:themeColor="text1"/>
          <w:sz w:val="24"/>
          <w:szCs w:val="24"/>
          <w:highlight w:val="yellow"/>
        </w:rPr>
        <w:t>CR 26.501-0003 Correction to architecture and procedures (Release 16)</w:t>
      </w:r>
      <w:r w:rsidRPr="0010035F">
        <w:rPr>
          <w:rFonts w:ascii="Arial" w:hAnsi="Arial" w:cs="Arial"/>
          <w:color w:val="000000" w:themeColor="text1"/>
          <w:sz w:val="24"/>
          <w:szCs w:val="24"/>
          <w:highlight w:val="yellow"/>
        </w:rPr>
        <w:t xml:space="preserve"> is </w:t>
      </w:r>
      <w:r w:rsidRPr="0010035F">
        <w:rPr>
          <w:rFonts w:ascii="Arial" w:hAnsi="Arial" w:cs="Arial"/>
          <w:b/>
          <w:color w:val="FF0000"/>
          <w:sz w:val="24"/>
          <w:szCs w:val="24"/>
          <w:highlight w:val="yellow"/>
        </w:rPr>
        <w:t>agreed</w:t>
      </w:r>
    </w:p>
    <w:p w14:paraId="6825D095" w14:textId="77777777" w:rsidR="003E38CC" w:rsidRDefault="003E38CC" w:rsidP="003E38CC"/>
    <w:p w14:paraId="0DBFC397" w14:textId="77777777" w:rsidR="007747A6" w:rsidRDefault="007747A6" w:rsidP="007747A6">
      <w:pPr>
        <w:rPr>
          <w:rFonts w:ascii="Arial" w:hAnsi="Arial" w:cs="Arial"/>
          <w:b/>
          <w:sz w:val="24"/>
        </w:rPr>
      </w:pPr>
      <w:r>
        <w:rPr>
          <w:rFonts w:ascii="Arial" w:hAnsi="Arial" w:cs="Arial"/>
          <w:b/>
          <w:color w:val="0000FF"/>
          <w:sz w:val="24"/>
        </w:rPr>
        <w:t>S4-AHI887</w:t>
      </w:r>
      <w:r>
        <w:rPr>
          <w:rFonts w:ascii="Arial" w:hAnsi="Arial" w:cs="Arial"/>
          <w:b/>
          <w:color w:val="0000FF"/>
          <w:sz w:val="24"/>
        </w:rPr>
        <w:tab/>
      </w:r>
      <w:r>
        <w:rPr>
          <w:rFonts w:ascii="Arial" w:hAnsi="Arial" w:cs="Arial"/>
          <w:b/>
          <w:sz w:val="24"/>
        </w:rPr>
        <w:t>Associated Delivery Procedures</w:t>
      </w:r>
    </w:p>
    <w:p w14:paraId="10BF3B12" w14:textId="77777777" w:rsidR="007747A6" w:rsidRDefault="007747A6" w:rsidP="007747A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Source: Sony Europe B.V.</w:t>
      </w:r>
    </w:p>
    <w:p w14:paraId="1349D265" w14:textId="77777777" w:rsidR="007747A6" w:rsidRDefault="007747A6" w:rsidP="007747A6">
      <w:pPr>
        <w:rPr>
          <w:rFonts w:ascii="Arial" w:hAnsi="Arial" w:cs="Arial"/>
          <w:b/>
        </w:rPr>
      </w:pPr>
      <w:r>
        <w:rPr>
          <w:rFonts w:ascii="Arial" w:hAnsi="Arial" w:cs="Arial"/>
          <w:b/>
        </w:rPr>
        <w:t xml:space="preserve">Discussion: </w:t>
      </w:r>
    </w:p>
    <w:p w14:paraId="121930A8" w14:textId="77777777" w:rsidR="003E38CC" w:rsidRPr="00685B01" w:rsidRDefault="003E38CC" w:rsidP="003E38CC">
      <w:pPr>
        <w:pStyle w:val="Discussion"/>
      </w:pPr>
      <w:r w:rsidRPr="00685B01">
        <w:t>Thomas: It is a reasonable concept from eMBMS. The purpose is to restrict the access in term of geographical area.</w:t>
      </w:r>
    </w:p>
    <w:p w14:paraId="6B6C46D7" w14:textId="77777777" w:rsidR="003E38CC" w:rsidRPr="00685B01" w:rsidRDefault="003E38CC" w:rsidP="003E38CC">
      <w:pPr>
        <w:pStyle w:val="Discussion"/>
      </w:pPr>
      <w:r w:rsidRPr="00685B01">
        <w:t xml:space="preserve">Paul: It may be done in the AS. why the UE plays a role in that </w:t>
      </w:r>
      <w:proofErr w:type="gramStart"/>
      <w:r w:rsidRPr="00685B01">
        <w:t>decision ?</w:t>
      </w:r>
      <w:proofErr w:type="gramEnd"/>
    </w:p>
    <w:p w14:paraId="33E68D95" w14:textId="77777777" w:rsidR="003E38CC" w:rsidRPr="00685B01" w:rsidRDefault="003E38CC" w:rsidP="003E38CC">
      <w:pPr>
        <w:pStyle w:val="Discussion"/>
      </w:pPr>
      <w:r w:rsidRPr="00685B01">
        <w:t>Thomas: the purpose is for the UE to know that the content is not available.</w:t>
      </w:r>
    </w:p>
    <w:p w14:paraId="2ED26120" w14:textId="77777777" w:rsidR="003E38CC" w:rsidRPr="00685B01" w:rsidRDefault="003E38CC" w:rsidP="003E38CC">
      <w:pPr>
        <w:pStyle w:val="Discussion"/>
      </w:pPr>
      <w:r w:rsidRPr="00685B01">
        <w:t>Fred: if no one provides stage 3 for ADP, it should be removed.</w:t>
      </w:r>
    </w:p>
    <w:p w14:paraId="57E4D3DA" w14:textId="77777777" w:rsidR="003E38CC" w:rsidRPr="00685B01" w:rsidRDefault="007747A6" w:rsidP="003E38CC">
      <w:pPr>
        <w:spacing w:before="120"/>
        <w:rPr>
          <w:lang w:val="en-US"/>
        </w:rPr>
      </w:pPr>
      <w:r>
        <w:rPr>
          <w:rFonts w:ascii="Arial" w:hAnsi="Arial" w:cs="Arial"/>
          <w:b/>
        </w:rPr>
        <w:t xml:space="preserve">Decision: </w:t>
      </w:r>
      <w:r>
        <w:rPr>
          <w:rFonts w:ascii="Arial" w:hAnsi="Arial" w:cs="Arial"/>
          <w:b/>
        </w:rPr>
        <w:tab/>
      </w:r>
      <w:r>
        <w:rPr>
          <w:rFonts w:ascii="Arial" w:hAnsi="Arial" w:cs="Arial"/>
          <w:b/>
        </w:rPr>
        <w:tab/>
      </w:r>
      <w:r w:rsidR="003E38CC" w:rsidRPr="00685B01">
        <w:rPr>
          <w:lang w:val="en-US"/>
        </w:rPr>
        <w:t>the doc is noted and if no one provides stage 3 for ADP, it should be removed.</w:t>
      </w:r>
    </w:p>
    <w:p w14:paraId="00A03A20" w14:textId="77777777" w:rsidR="007747A6" w:rsidRDefault="007747A6" w:rsidP="003E38CC">
      <w:pPr>
        <w:ind w:left="1136" w:firstLine="284"/>
        <w:rPr>
          <w:color w:val="993300"/>
          <w:u w:val="single"/>
        </w:rPr>
      </w:pPr>
      <w:r>
        <w:rPr>
          <w:color w:val="993300"/>
          <w:u w:val="single"/>
        </w:rPr>
        <w:t xml:space="preserve">The document was </w:t>
      </w:r>
      <w:r>
        <w:rPr>
          <w:rFonts w:ascii="Arial" w:hAnsi="Arial" w:cs="Arial"/>
          <w:b/>
          <w:color w:val="993300"/>
          <w:u w:val="single"/>
        </w:rPr>
        <w:t>noted</w:t>
      </w:r>
      <w:r>
        <w:rPr>
          <w:color w:val="993300"/>
          <w:u w:val="single"/>
        </w:rPr>
        <w:t>.</w:t>
      </w:r>
    </w:p>
    <w:p w14:paraId="1DE28EA1" w14:textId="77777777" w:rsidR="003E38CC" w:rsidRDefault="003E38CC" w:rsidP="003E38CC"/>
    <w:p w14:paraId="17868864" w14:textId="77777777" w:rsidR="003E38CC" w:rsidRDefault="003E38CC" w:rsidP="003E38CC"/>
    <w:p w14:paraId="1F2B1166" w14:textId="77777777" w:rsidR="007747A6" w:rsidRDefault="007747A6" w:rsidP="007747A6">
      <w:pPr>
        <w:rPr>
          <w:rFonts w:ascii="Arial" w:hAnsi="Arial" w:cs="Arial"/>
          <w:b/>
          <w:sz w:val="24"/>
        </w:rPr>
      </w:pPr>
      <w:r>
        <w:rPr>
          <w:rFonts w:ascii="Arial" w:hAnsi="Arial" w:cs="Arial"/>
          <w:b/>
          <w:color w:val="0000FF"/>
          <w:sz w:val="24"/>
        </w:rPr>
        <w:t>S4-AHI889</w:t>
      </w:r>
      <w:r>
        <w:rPr>
          <w:rFonts w:ascii="Arial" w:hAnsi="Arial" w:cs="Arial"/>
          <w:b/>
          <w:color w:val="0000FF"/>
          <w:sz w:val="24"/>
        </w:rPr>
        <w:tab/>
      </w:r>
      <w:r>
        <w:rPr>
          <w:rFonts w:ascii="Arial" w:hAnsi="Arial" w:cs="Arial"/>
          <w:b/>
          <w:sz w:val="24"/>
        </w:rPr>
        <w:t>Draft CR TS 26.501 Additional Terms and Definitions</w:t>
      </w:r>
    </w:p>
    <w:p w14:paraId="52474690" w14:textId="77777777" w:rsidR="007747A6" w:rsidRDefault="007747A6" w:rsidP="007747A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26.501 v16.1.0</w:t>
      </w:r>
      <w:r>
        <w:rPr>
          <w:i/>
        </w:rPr>
        <w:tab/>
        <w:t xml:space="preserve">  CR-  Cat:  (Rel-16)</w:t>
      </w:r>
      <w:r>
        <w:rPr>
          <w:i/>
        </w:rPr>
        <w:br/>
      </w:r>
      <w:r>
        <w:rPr>
          <w:i/>
        </w:rPr>
        <w:br/>
      </w:r>
      <w:r>
        <w:rPr>
          <w:i/>
        </w:rPr>
        <w:tab/>
      </w:r>
      <w:r>
        <w:rPr>
          <w:i/>
        </w:rPr>
        <w:tab/>
      </w:r>
      <w:r>
        <w:rPr>
          <w:i/>
        </w:rPr>
        <w:tab/>
      </w:r>
      <w:r>
        <w:rPr>
          <w:i/>
        </w:rPr>
        <w:tab/>
      </w:r>
      <w:r>
        <w:rPr>
          <w:i/>
        </w:rPr>
        <w:tab/>
        <w:t>Source: Qualcomm Incorporated</w:t>
      </w:r>
    </w:p>
    <w:p w14:paraId="136AF5F8" w14:textId="77777777" w:rsidR="007747A6" w:rsidRDefault="007747A6" w:rsidP="007747A6">
      <w:pPr>
        <w:rPr>
          <w:rFonts w:ascii="Arial" w:hAnsi="Arial" w:cs="Arial"/>
          <w:b/>
        </w:rPr>
      </w:pPr>
      <w:r>
        <w:rPr>
          <w:rFonts w:ascii="Arial" w:hAnsi="Arial" w:cs="Arial"/>
          <w:b/>
        </w:rPr>
        <w:t xml:space="preserve">Discussion: </w:t>
      </w:r>
    </w:p>
    <w:p w14:paraId="096AD941" w14:textId="77777777" w:rsidR="003E38CC" w:rsidRDefault="003E38CC" w:rsidP="007747A6">
      <w:pPr>
        <w:pStyle w:val="Discussion"/>
      </w:pPr>
      <w:r w:rsidRPr="00685B01">
        <w:t>The content was already agreed.</w:t>
      </w:r>
    </w:p>
    <w:p w14:paraId="631D41E4" w14:textId="77777777" w:rsidR="007747A6" w:rsidRDefault="007747A6" w:rsidP="007747A6">
      <w:pPr>
        <w:pStyle w:val="Discussion"/>
      </w:pPr>
      <w:r>
        <w:t>Merged in S4-AHI878.</w:t>
      </w:r>
    </w:p>
    <w:p w14:paraId="7475B944"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51660E" w14:textId="77777777" w:rsidR="003E38CC" w:rsidRDefault="003E38CC" w:rsidP="007747A6">
      <w:pPr>
        <w:rPr>
          <w:color w:val="993300"/>
          <w:u w:val="single"/>
        </w:rPr>
      </w:pPr>
    </w:p>
    <w:p w14:paraId="44C506C5" w14:textId="77777777" w:rsidR="003E38CC" w:rsidRDefault="003E38CC" w:rsidP="007747A6">
      <w:pPr>
        <w:rPr>
          <w:color w:val="993300"/>
          <w:u w:val="single"/>
        </w:rPr>
      </w:pPr>
    </w:p>
    <w:p w14:paraId="55A18BAE" w14:textId="77777777" w:rsidR="007747A6" w:rsidRDefault="007747A6" w:rsidP="007747A6">
      <w:pPr>
        <w:rPr>
          <w:rFonts w:ascii="Arial" w:hAnsi="Arial" w:cs="Arial"/>
          <w:b/>
          <w:sz w:val="24"/>
        </w:rPr>
      </w:pPr>
      <w:r>
        <w:rPr>
          <w:rFonts w:ascii="Arial" w:hAnsi="Arial" w:cs="Arial"/>
          <w:b/>
          <w:color w:val="0000FF"/>
          <w:sz w:val="24"/>
        </w:rPr>
        <w:t>S4-AHI890</w:t>
      </w:r>
      <w:r>
        <w:rPr>
          <w:rFonts w:ascii="Arial" w:hAnsi="Arial" w:cs="Arial"/>
          <w:b/>
          <w:color w:val="0000FF"/>
          <w:sz w:val="24"/>
        </w:rPr>
        <w:tab/>
      </w:r>
      <w:r>
        <w:rPr>
          <w:rFonts w:ascii="Arial" w:hAnsi="Arial" w:cs="Arial"/>
          <w:b/>
          <w:sz w:val="24"/>
        </w:rPr>
        <w:t xml:space="preserve">Draft CR TS 26.501 Architecture Diagram and Text Revisions on RAN </w:t>
      </w:r>
      <w:proofErr w:type="spellStart"/>
      <w:r>
        <w:rPr>
          <w:rFonts w:ascii="Arial" w:hAnsi="Arial" w:cs="Arial"/>
          <w:b/>
          <w:sz w:val="24"/>
        </w:rPr>
        <w:t>Signaling</w:t>
      </w:r>
      <w:proofErr w:type="spellEnd"/>
      <w:r>
        <w:rPr>
          <w:rFonts w:ascii="Arial" w:hAnsi="Arial" w:cs="Arial"/>
          <w:b/>
          <w:sz w:val="24"/>
        </w:rPr>
        <w:t xml:space="preserve"> based Uplink Assistance</w:t>
      </w:r>
    </w:p>
    <w:p w14:paraId="3178836E" w14:textId="77777777" w:rsidR="007747A6" w:rsidRDefault="007747A6" w:rsidP="007747A6">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26.501 v16.1.0</w:t>
      </w:r>
      <w:r>
        <w:rPr>
          <w:i/>
        </w:rPr>
        <w:tab/>
        <w:t xml:space="preserve">  CR-  Cat:  (Rel-16)</w:t>
      </w:r>
      <w:r>
        <w:rPr>
          <w:i/>
        </w:rPr>
        <w:br/>
      </w:r>
      <w:r>
        <w:rPr>
          <w:i/>
        </w:rPr>
        <w:br/>
      </w:r>
      <w:r>
        <w:rPr>
          <w:i/>
        </w:rPr>
        <w:tab/>
      </w:r>
      <w:r>
        <w:rPr>
          <w:i/>
        </w:rPr>
        <w:tab/>
      </w:r>
      <w:r>
        <w:rPr>
          <w:i/>
        </w:rPr>
        <w:tab/>
      </w:r>
      <w:r>
        <w:rPr>
          <w:i/>
        </w:rPr>
        <w:tab/>
      </w:r>
      <w:r>
        <w:rPr>
          <w:i/>
        </w:rPr>
        <w:tab/>
        <w:t>Source: Qualcomm Incorporated</w:t>
      </w:r>
    </w:p>
    <w:p w14:paraId="7756D80B" w14:textId="77777777" w:rsidR="007747A6" w:rsidRDefault="007747A6" w:rsidP="007747A6">
      <w:pPr>
        <w:rPr>
          <w:rFonts w:ascii="Arial" w:hAnsi="Arial" w:cs="Arial"/>
          <w:b/>
        </w:rPr>
      </w:pPr>
      <w:r>
        <w:rPr>
          <w:rFonts w:ascii="Arial" w:hAnsi="Arial" w:cs="Arial"/>
          <w:b/>
        </w:rPr>
        <w:t xml:space="preserve">Discussion: </w:t>
      </w:r>
    </w:p>
    <w:p w14:paraId="59AB09F7" w14:textId="77777777" w:rsidR="005F0EF2" w:rsidRDefault="005F0EF2" w:rsidP="003E38CC">
      <w:pPr>
        <w:pStyle w:val="Discussion"/>
      </w:pPr>
      <w:r w:rsidRPr="00685B01">
        <w:t xml:space="preserve">Paul - had agreed yesterday to adopt general 5GMS architecture diagram style. </w:t>
      </w:r>
      <w:r>
        <w:t>Thomas could make the new diagram.</w:t>
      </w:r>
    </w:p>
    <w:p w14:paraId="11AA3F32" w14:textId="77777777" w:rsidR="005F0EF2" w:rsidRPr="00685B01" w:rsidRDefault="005F0EF2" w:rsidP="003E38CC">
      <w:pPr>
        <w:pStyle w:val="Discussion"/>
      </w:pPr>
      <w:r w:rsidRPr="00685B01">
        <w:t>Thorsten - L2 function - need consistent terminology. Also, “UL 5GMSu”, remove “UL”.</w:t>
      </w:r>
    </w:p>
    <w:p w14:paraId="4B471B4F" w14:textId="77777777" w:rsidR="005F0EF2" w:rsidRPr="00685B01" w:rsidRDefault="005F0EF2" w:rsidP="003E38CC">
      <w:pPr>
        <w:pStyle w:val="Discussion"/>
      </w:pPr>
      <w:r w:rsidRPr="00685B01">
        <w:t>Thorsten - reference to 38.321 - good to have more specific clause reference.</w:t>
      </w:r>
    </w:p>
    <w:p w14:paraId="01EF7DBE" w14:textId="77777777" w:rsidR="005F0EF2" w:rsidRDefault="005F0EF2" w:rsidP="003E38CC">
      <w:pPr>
        <w:pStyle w:val="Discussion"/>
      </w:pPr>
      <w:r w:rsidRPr="00685B01">
        <w:t xml:space="preserve">Cedric - will we have new interface and API for the L2 function. Paul - indeed a 3rd-party interface is needed. Diagram in 891 depicts it as non-specified interface. </w:t>
      </w:r>
      <w:r>
        <w:t>Thorsten - appropriate to show the interface/API somehow.</w:t>
      </w:r>
    </w:p>
    <w:p w14:paraId="5BB7A5E8" w14:textId="77777777" w:rsidR="005F0EF2" w:rsidRDefault="005F0EF2" w:rsidP="003E38CC">
      <w:pPr>
        <w:pStyle w:val="Discussion"/>
      </w:pPr>
      <w:r w:rsidRPr="00685B01">
        <w:t xml:space="preserve">Thomas - is there some kind of API defined already? Thorsten - AT commands 28.807(?), but not sure they reach down to this level. </w:t>
      </w:r>
      <w:r>
        <w:t>Frederic - we won’t specify that API in 5GMS anyway.</w:t>
      </w:r>
    </w:p>
    <w:p w14:paraId="2F64A4DA"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S4-AHI896</w:t>
      </w:r>
      <w:r>
        <w:rPr>
          <w:color w:val="993300"/>
          <w:u w:val="single"/>
        </w:rPr>
        <w:t>.</w:t>
      </w:r>
    </w:p>
    <w:p w14:paraId="43151B6F" w14:textId="77777777" w:rsidR="007747A6" w:rsidRDefault="007747A6" w:rsidP="007747A6">
      <w:pPr>
        <w:rPr>
          <w:rFonts w:ascii="Arial" w:hAnsi="Arial" w:cs="Arial"/>
          <w:b/>
          <w:sz w:val="24"/>
        </w:rPr>
      </w:pPr>
      <w:r>
        <w:rPr>
          <w:rFonts w:ascii="Arial" w:hAnsi="Arial" w:cs="Arial"/>
          <w:b/>
          <w:color w:val="0000FF"/>
          <w:sz w:val="24"/>
        </w:rPr>
        <w:t>S4-AHI896</w:t>
      </w:r>
      <w:r>
        <w:rPr>
          <w:rFonts w:ascii="Arial" w:hAnsi="Arial" w:cs="Arial"/>
          <w:b/>
          <w:color w:val="0000FF"/>
          <w:sz w:val="24"/>
        </w:rPr>
        <w:tab/>
      </w:r>
      <w:r>
        <w:rPr>
          <w:rFonts w:ascii="Arial" w:hAnsi="Arial" w:cs="Arial"/>
          <w:b/>
          <w:sz w:val="24"/>
        </w:rPr>
        <w:t xml:space="preserve">Draft CR TS 26.501 Architecture Diagram and Text Revisions on RAN </w:t>
      </w:r>
      <w:proofErr w:type="spellStart"/>
      <w:r>
        <w:rPr>
          <w:rFonts w:ascii="Arial" w:hAnsi="Arial" w:cs="Arial"/>
          <w:b/>
          <w:sz w:val="24"/>
        </w:rPr>
        <w:t>Signaling</w:t>
      </w:r>
      <w:proofErr w:type="spellEnd"/>
      <w:r>
        <w:rPr>
          <w:rFonts w:ascii="Arial" w:hAnsi="Arial" w:cs="Arial"/>
          <w:b/>
          <w:sz w:val="24"/>
        </w:rPr>
        <w:t xml:space="preserve"> based Uplink Assistance</w:t>
      </w:r>
    </w:p>
    <w:p w14:paraId="1BCA3BCE" w14:textId="77777777" w:rsidR="007747A6" w:rsidRDefault="007747A6" w:rsidP="007747A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26.501 v16.1.0</w:t>
      </w:r>
      <w:r>
        <w:rPr>
          <w:i/>
        </w:rPr>
        <w:br/>
      </w:r>
      <w:r>
        <w:rPr>
          <w:i/>
        </w:rPr>
        <w:tab/>
      </w:r>
      <w:r>
        <w:rPr>
          <w:i/>
        </w:rPr>
        <w:tab/>
      </w:r>
      <w:r>
        <w:rPr>
          <w:i/>
        </w:rPr>
        <w:tab/>
      </w:r>
      <w:r>
        <w:rPr>
          <w:i/>
        </w:rPr>
        <w:tab/>
      </w:r>
      <w:r>
        <w:rPr>
          <w:i/>
        </w:rPr>
        <w:tab/>
        <w:t xml:space="preserve">Source: </w:t>
      </w:r>
      <w:proofErr w:type="spellStart"/>
      <w:r>
        <w:rPr>
          <w:i/>
        </w:rPr>
        <w:t>nn</w:t>
      </w:r>
      <w:proofErr w:type="spellEnd"/>
    </w:p>
    <w:p w14:paraId="38651671" w14:textId="77777777" w:rsidR="007747A6" w:rsidRDefault="007747A6" w:rsidP="007747A6">
      <w:pPr>
        <w:rPr>
          <w:color w:val="808080"/>
        </w:rPr>
      </w:pPr>
      <w:r>
        <w:rPr>
          <w:color w:val="808080"/>
        </w:rPr>
        <w:t>(Replaces  S4-AHI890)</w:t>
      </w:r>
    </w:p>
    <w:p w14:paraId="191AC744" w14:textId="77777777" w:rsidR="007747A6" w:rsidRDefault="007747A6" w:rsidP="007747A6">
      <w:pPr>
        <w:rPr>
          <w:rFonts w:ascii="Arial" w:hAnsi="Arial" w:cs="Arial"/>
          <w:b/>
        </w:rPr>
      </w:pPr>
      <w:r>
        <w:rPr>
          <w:rFonts w:ascii="Arial" w:hAnsi="Arial" w:cs="Arial"/>
          <w:b/>
        </w:rPr>
        <w:t xml:space="preserve">Discussion: </w:t>
      </w:r>
    </w:p>
    <w:p w14:paraId="335B49DB" w14:textId="77777777" w:rsidR="005F0EF2" w:rsidRPr="00685B01" w:rsidRDefault="005F0EF2" w:rsidP="003E38CC">
      <w:pPr>
        <w:pStyle w:val="Discussion"/>
      </w:pPr>
      <w:r w:rsidRPr="00685B01">
        <w:t>Thorsten: add the clause to the reference</w:t>
      </w:r>
    </w:p>
    <w:p w14:paraId="502D1B58" w14:textId="77777777" w:rsidR="005F0EF2" w:rsidRDefault="005F0EF2" w:rsidP="003E38CC">
      <w:pPr>
        <w:pStyle w:val="Discussion"/>
      </w:pPr>
      <w:proofErr w:type="gramStart"/>
      <w:r>
        <w:t>Charles :</w:t>
      </w:r>
      <w:proofErr w:type="gramEnd"/>
      <w:r>
        <w:t xml:space="preserve"> ok clause 6.1.3.20</w:t>
      </w:r>
    </w:p>
    <w:p w14:paraId="6D7ECF11" w14:textId="77777777" w:rsidR="005F0EF2" w:rsidRPr="00685B01" w:rsidRDefault="005F0EF2" w:rsidP="003E38CC">
      <w:pPr>
        <w:pStyle w:val="Discussion"/>
      </w:pPr>
      <w:proofErr w:type="spellStart"/>
      <w:r w:rsidRPr="00685B01">
        <w:t>thorsten</w:t>
      </w:r>
      <w:proofErr w:type="spellEnd"/>
      <w:r w:rsidRPr="00685B01">
        <w:t>: What is the relation with the merged CR?</w:t>
      </w:r>
    </w:p>
    <w:p w14:paraId="34DA9FAF" w14:textId="77777777" w:rsidR="005F0EF2" w:rsidRPr="00685B01" w:rsidRDefault="005F0EF2" w:rsidP="003E38CC">
      <w:pPr>
        <w:pStyle w:val="Discussion"/>
      </w:pPr>
      <w:r w:rsidRPr="00685B01">
        <w:t>Fred not yet implemented in the merged CR</w:t>
      </w:r>
    </w:p>
    <w:p w14:paraId="422CD49D"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E57548" w14:textId="77777777" w:rsidR="003E38CC" w:rsidRDefault="003E38CC" w:rsidP="007747A6">
      <w:pPr>
        <w:rPr>
          <w:color w:val="993300"/>
          <w:u w:val="single"/>
        </w:rPr>
      </w:pPr>
    </w:p>
    <w:p w14:paraId="19D13ABA" w14:textId="77777777" w:rsidR="003E38CC" w:rsidRDefault="003E38CC" w:rsidP="007747A6">
      <w:pPr>
        <w:rPr>
          <w:color w:val="993300"/>
          <w:u w:val="single"/>
        </w:rPr>
      </w:pPr>
    </w:p>
    <w:p w14:paraId="0AC6B6CF" w14:textId="77777777" w:rsidR="007747A6" w:rsidRDefault="007747A6" w:rsidP="007747A6">
      <w:pPr>
        <w:rPr>
          <w:rFonts w:ascii="Arial" w:hAnsi="Arial" w:cs="Arial"/>
          <w:b/>
          <w:sz w:val="24"/>
        </w:rPr>
      </w:pPr>
      <w:r>
        <w:rPr>
          <w:rFonts w:ascii="Arial" w:hAnsi="Arial" w:cs="Arial"/>
          <w:b/>
          <w:color w:val="0000FF"/>
          <w:sz w:val="24"/>
        </w:rPr>
        <w:t>S4-AHI905</w:t>
      </w:r>
      <w:r>
        <w:rPr>
          <w:rFonts w:ascii="Arial" w:hAnsi="Arial" w:cs="Arial"/>
          <w:b/>
          <w:color w:val="0000FF"/>
          <w:sz w:val="24"/>
        </w:rPr>
        <w:tab/>
      </w:r>
      <w:r>
        <w:rPr>
          <w:rFonts w:ascii="Arial" w:hAnsi="Arial" w:cs="Arial"/>
          <w:b/>
          <w:sz w:val="24"/>
        </w:rPr>
        <w:t>Service announcement discussion</w:t>
      </w:r>
    </w:p>
    <w:p w14:paraId="045FD063" w14:textId="77777777" w:rsidR="007747A6" w:rsidRDefault="007747A6" w:rsidP="007747A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26.501 v..</w:t>
      </w:r>
      <w:r>
        <w:rPr>
          <w:i/>
        </w:rPr>
        <w:br/>
      </w:r>
      <w:r>
        <w:rPr>
          <w:i/>
        </w:rPr>
        <w:tab/>
      </w:r>
      <w:r>
        <w:rPr>
          <w:i/>
        </w:rPr>
        <w:tab/>
      </w:r>
      <w:r>
        <w:rPr>
          <w:i/>
        </w:rPr>
        <w:tab/>
      </w:r>
      <w:r>
        <w:rPr>
          <w:i/>
        </w:rPr>
        <w:tab/>
      </w:r>
      <w:r>
        <w:rPr>
          <w:i/>
        </w:rPr>
        <w:tab/>
        <w:t>Source: Ericsson LM</w:t>
      </w:r>
    </w:p>
    <w:p w14:paraId="6ACA0761" w14:textId="77777777" w:rsidR="007747A6" w:rsidRDefault="007747A6" w:rsidP="007747A6">
      <w:pPr>
        <w:rPr>
          <w:rFonts w:ascii="Arial" w:hAnsi="Arial" w:cs="Arial"/>
          <w:b/>
        </w:rPr>
      </w:pPr>
      <w:r>
        <w:rPr>
          <w:rFonts w:ascii="Arial" w:hAnsi="Arial" w:cs="Arial"/>
          <w:b/>
        </w:rPr>
        <w:t xml:space="preserve">Discussion: </w:t>
      </w:r>
    </w:p>
    <w:p w14:paraId="638A14E3" w14:textId="77777777" w:rsidR="007747A6" w:rsidRDefault="007747A6" w:rsidP="003E38CC">
      <w:pPr>
        <w:pStyle w:val="Discussion"/>
      </w:pPr>
      <w:r>
        <w:t>Postponed.</w:t>
      </w:r>
    </w:p>
    <w:p w14:paraId="43504406"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4E61CF" w14:textId="77777777" w:rsidR="003E38CC" w:rsidRDefault="003E38CC" w:rsidP="007747A6">
      <w:pPr>
        <w:rPr>
          <w:color w:val="993300"/>
          <w:u w:val="single"/>
        </w:rPr>
      </w:pPr>
    </w:p>
    <w:p w14:paraId="4F0B34EA" w14:textId="77777777" w:rsidR="003E38CC" w:rsidRDefault="003E38CC" w:rsidP="007747A6">
      <w:pPr>
        <w:rPr>
          <w:color w:val="993300"/>
          <w:u w:val="single"/>
        </w:rPr>
      </w:pPr>
    </w:p>
    <w:p w14:paraId="7BF9D271" w14:textId="77777777" w:rsidR="007747A6" w:rsidRDefault="007747A6" w:rsidP="007747A6">
      <w:pPr>
        <w:rPr>
          <w:rFonts w:ascii="Arial" w:hAnsi="Arial" w:cs="Arial"/>
          <w:b/>
          <w:sz w:val="24"/>
        </w:rPr>
      </w:pPr>
      <w:r>
        <w:rPr>
          <w:rFonts w:ascii="Arial" w:hAnsi="Arial" w:cs="Arial"/>
          <w:b/>
          <w:color w:val="0000FF"/>
          <w:sz w:val="24"/>
        </w:rPr>
        <w:t>S4-AHI909</w:t>
      </w:r>
      <w:r>
        <w:rPr>
          <w:rFonts w:ascii="Arial" w:hAnsi="Arial" w:cs="Arial"/>
          <w:b/>
          <w:color w:val="0000FF"/>
          <w:sz w:val="24"/>
        </w:rPr>
        <w:tab/>
      </w:r>
      <w:r>
        <w:rPr>
          <w:rFonts w:ascii="Arial" w:hAnsi="Arial" w:cs="Arial"/>
          <w:b/>
          <w:sz w:val="24"/>
        </w:rPr>
        <w:t>Network Assistance combined Draft CRs</w:t>
      </w:r>
    </w:p>
    <w:p w14:paraId="3A0B264C" w14:textId="77777777" w:rsidR="007747A6" w:rsidRDefault="007747A6" w:rsidP="007747A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26.501 v..</w:t>
      </w:r>
      <w:r>
        <w:rPr>
          <w:i/>
        </w:rPr>
        <w:br/>
      </w:r>
      <w:r>
        <w:rPr>
          <w:i/>
        </w:rPr>
        <w:tab/>
      </w:r>
      <w:r>
        <w:rPr>
          <w:i/>
        </w:rPr>
        <w:tab/>
      </w:r>
      <w:r>
        <w:rPr>
          <w:i/>
        </w:rPr>
        <w:tab/>
      </w:r>
      <w:r>
        <w:rPr>
          <w:i/>
        </w:rPr>
        <w:tab/>
      </w:r>
      <w:r>
        <w:rPr>
          <w:i/>
        </w:rPr>
        <w:tab/>
        <w:t>Source: Sony Europe B.V., Qualcomm Incorporated</w:t>
      </w:r>
    </w:p>
    <w:p w14:paraId="58C90527" w14:textId="77777777" w:rsidR="007747A6" w:rsidRDefault="007747A6" w:rsidP="007747A6">
      <w:pPr>
        <w:rPr>
          <w:rFonts w:ascii="Arial" w:hAnsi="Arial" w:cs="Arial"/>
          <w:b/>
        </w:rPr>
      </w:pPr>
      <w:r>
        <w:rPr>
          <w:rFonts w:ascii="Arial" w:hAnsi="Arial" w:cs="Arial"/>
          <w:b/>
        </w:rPr>
        <w:t xml:space="preserve">Discussion: </w:t>
      </w:r>
    </w:p>
    <w:p w14:paraId="32D79750" w14:textId="77777777" w:rsidR="005F0EF2" w:rsidRPr="00685B01" w:rsidRDefault="005F0EF2" w:rsidP="003E38CC">
      <w:pPr>
        <w:pStyle w:val="Discussion"/>
      </w:pPr>
      <w:r w:rsidRPr="00685B01">
        <w:t>Thomas: We have done some editing which is not here</w:t>
      </w:r>
    </w:p>
    <w:p w14:paraId="13D4B25B" w14:textId="77777777" w:rsidR="005F0EF2" w:rsidRPr="00685B01" w:rsidRDefault="005F0EF2" w:rsidP="003E38CC">
      <w:pPr>
        <w:pStyle w:val="Discussion"/>
      </w:pPr>
      <w:r w:rsidRPr="00685B01">
        <w:t>Charles: I won’t agree with “Between the 5GMSd AF and the RAN control function.”</w:t>
      </w:r>
    </w:p>
    <w:p w14:paraId="61CAFBD0" w14:textId="77777777" w:rsidR="005F0EF2" w:rsidRPr="00685B01" w:rsidRDefault="005F0EF2" w:rsidP="003E38CC">
      <w:pPr>
        <w:pStyle w:val="Discussion"/>
      </w:pPr>
      <w:r w:rsidRPr="00685B01">
        <w:t>Thomas: I would not combine the 2 NA.</w:t>
      </w:r>
    </w:p>
    <w:p w14:paraId="432B4197" w14:textId="77777777" w:rsidR="005F0EF2" w:rsidRPr="00685B01" w:rsidRDefault="005F0EF2" w:rsidP="003E38CC">
      <w:pPr>
        <w:pStyle w:val="Discussion"/>
      </w:pPr>
      <w:proofErr w:type="spellStart"/>
      <w:r w:rsidRPr="00685B01">
        <w:lastRenderedPageBreak/>
        <w:t>Thosten</w:t>
      </w:r>
      <w:proofErr w:type="spellEnd"/>
      <w:r w:rsidRPr="00685B01">
        <w:t>: I don’t see why we separate.</w:t>
      </w:r>
    </w:p>
    <w:p w14:paraId="6D800E53" w14:textId="77777777" w:rsidR="005F0EF2" w:rsidRPr="00685B01" w:rsidRDefault="005F0EF2" w:rsidP="003E38CC">
      <w:pPr>
        <w:pStyle w:val="Discussion"/>
      </w:pPr>
      <w:r w:rsidRPr="00685B01">
        <w:t>Thomas: Some parameters don’t have the same definition.</w:t>
      </w:r>
    </w:p>
    <w:p w14:paraId="64B28980"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51DD60" w14:textId="77777777" w:rsidR="005F0EF2" w:rsidRDefault="005F0EF2" w:rsidP="007747A6">
      <w:pPr>
        <w:rPr>
          <w:color w:val="993300"/>
          <w:u w:val="single"/>
        </w:rPr>
      </w:pPr>
    </w:p>
    <w:p w14:paraId="4FA6789A" w14:textId="77777777" w:rsidR="003E38CC" w:rsidRDefault="003E38CC" w:rsidP="007747A6">
      <w:pPr>
        <w:rPr>
          <w:color w:val="993300"/>
          <w:u w:val="single"/>
        </w:rPr>
      </w:pPr>
    </w:p>
    <w:p w14:paraId="406D85C9" w14:textId="77777777" w:rsidR="003E38CC" w:rsidRDefault="003E38CC">
      <w:pPr>
        <w:overflowPunct/>
        <w:autoSpaceDE/>
        <w:autoSpaceDN/>
        <w:adjustRightInd/>
        <w:spacing w:after="0"/>
        <w:textAlignment w:val="auto"/>
        <w:rPr>
          <w:rFonts w:ascii="Arial" w:hAnsi="Arial"/>
          <w:sz w:val="32"/>
        </w:rPr>
      </w:pPr>
      <w:bookmarkStart w:id="5" w:name="_Toc24651559"/>
      <w:r>
        <w:br w:type="page"/>
      </w:r>
    </w:p>
    <w:p w14:paraId="44B241B1" w14:textId="77777777" w:rsidR="007747A6" w:rsidRDefault="007747A6" w:rsidP="007747A6">
      <w:pPr>
        <w:pStyle w:val="Heading2"/>
      </w:pPr>
      <w:r>
        <w:lastRenderedPageBreak/>
        <w:t>5</w:t>
      </w:r>
      <w:r>
        <w:tab/>
        <w:t>5GMS3 (5G Media Streaming stage 3)</w:t>
      </w:r>
      <w:bookmarkEnd w:id="5"/>
    </w:p>
    <w:p w14:paraId="058EFCB2" w14:textId="77777777" w:rsidR="007747A6" w:rsidRDefault="007747A6" w:rsidP="007747A6">
      <w:pPr>
        <w:pStyle w:val="Heading3"/>
      </w:pPr>
      <w:bookmarkStart w:id="6" w:name="_Toc24651560"/>
      <w:r>
        <w:t>5.1</w:t>
      </w:r>
      <w:r>
        <w:tab/>
        <w:t>TS 26.511</w:t>
      </w:r>
      <w:bookmarkEnd w:id="6"/>
    </w:p>
    <w:p w14:paraId="5980E086" w14:textId="77777777" w:rsidR="007747A6" w:rsidRDefault="007747A6" w:rsidP="007747A6">
      <w:pPr>
        <w:rPr>
          <w:rFonts w:ascii="Arial" w:hAnsi="Arial" w:cs="Arial"/>
          <w:b/>
          <w:sz w:val="24"/>
        </w:rPr>
      </w:pPr>
      <w:r>
        <w:rPr>
          <w:rFonts w:ascii="Arial" w:hAnsi="Arial" w:cs="Arial"/>
          <w:b/>
          <w:color w:val="0000FF"/>
          <w:sz w:val="24"/>
        </w:rPr>
        <w:t>S4-AHI883</w:t>
      </w:r>
      <w:r>
        <w:rPr>
          <w:rFonts w:ascii="Arial" w:hAnsi="Arial" w:cs="Arial"/>
          <w:b/>
          <w:color w:val="0000FF"/>
          <w:sz w:val="24"/>
        </w:rPr>
        <w:tab/>
      </w:r>
      <w:r>
        <w:rPr>
          <w:rFonts w:ascii="Arial" w:hAnsi="Arial" w:cs="Arial"/>
          <w:b/>
          <w:sz w:val="24"/>
        </w:rPr>
        <w:t>Device Media Capabilities for 5GMS</w:t>
      </w:r>
    </w:p>
    <w:p w14:paraId="403266CC" w14:textId="77777777" w:rsidR="007747A6" w:rsidRDefault="007747A6" w:rsidP="007747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v0.1.0</w:t>
      </w:r>
      <w:r>
        <w:rPr>
          <w:i/>
        </w:rPr>
        <w:br/>
      </w:r>
      <w:r>
        <w:rPr>
          <w:i/>
        </w:rPr>
        <w:tab/>
      </w:r>
      <w:r>
        <w:rPr>
          <w:i/>
        </w:rPr>
        <w:tab/>
      </w:r>
      <w:r>
        <w:rPr>
          <w:i/>
        </w:rPr>
        <w:tab/>
      </w:r>
      <w:r>
        <w:rPr>
          <w:i/>
        </w:rPr>
        <w:tab/>
      </w:r>
      <w:r>
        <w:rPr>
          <w:i/>
        </w:rPr>
        <w:tab/>
        <w:t>Source: Qualcomm Incorporated</w:t>
      </w:r>
    </w:p>
    <w:p w14:paraId="689E6C16" w14:textId="77777777" w:rsidR="007747A6" w:rsidRDefault="007747A6" w:rsidP="007747A6">
      <w:pPr>
        <w:rPr>
          <w:rFonts w:ascii="Arial" w:hAnsi="Arial" w:cs="Arial"/>
          <w:b/>
        </w:rPr>
      </w:pPr>
      <w:r>
        <w:rPr>
          <w:rFonts w:ascii="Arial" w:hAnsi="Arial" w:cs="Arial"/>
          <w:b/>
        </w:rPr>
        <w:t xml:space="preserve">Discussion: </w:t>
      </w:r>
    </w:p>
    <w:p w14:paraId="20A568E0" w14:textId="77777777" w:rsidR="00C3188D" w:rsidRPr="00685B01" w:rsidRDefault="00C3188D" w:rsidP="00C3188D">
      <w:pPr>
        <w:pStyle w:val="Discussion"/>
      </w:pPr>
      <w:r w:rsidRPr="00685B01">
        <w:t>Fred: no reference to 26.116 nor 26.118</w:t>
      </w:r>
    </w:p>
    <w:p w14:paraId="04B52DE6" w14:textId="77777777" w:rsidR="00C3188D" w:rsidRPr="00685B01" w:rsidRDefault="00C3188D" w:rsidP="00C3188D">
      <w:pPr>
        <w:pStyle w:val="Discussion"/>
      </w:pPr>
      <w:r w:rsidRPr="00685B01">
        <w:t>Thomas: not for the default profile</w:t>
      </w:r>
    </w:p>
    <w:p w14:paraId="35AE7FD6" w14:textId="77777777" w:rsidR="00C3188D" w:rsidRDefault="00C3188D" w:rsidP="00C3188D">
      <w:pPr>
        <w:pStyle w:val="Discussion"/>
      </w:pPr>
      <w:r w:rsidRPr="00685B01">
        <w:t xml:space="preserve">Gilles: not sure pointing to 26.116 for the default profile is relevant. </w:t>
      </w:r>
      <w:r>
        <w:t>It may be too restrictive.</w:t>
      </w:r>
    </w:p>
    <w:p w14:paraId="026AFFD3" w14:textId="77777777" w:rsidR="00C3188D" w:rsidRPr="00685B01" w:rsidRDefault="00C3188D" w:rsidP="00C3188D">
      <w:pPr>
        <w:pStyle w:val="Discussion"/>
      </w:pPr>
      <w:r w:rsidRPr="00685B01">
        <w:t>Gilles: Is there a distinction between audio and speech capabilities?</w:t>
      </w:r>
    </w:p>
    <w:p w14:paraId="5DE4F547" w14:textId="77777777" w:rsidR="00C3188D" w:rsidRDefault="00C3188D" w:rsidP="00C3188D">
      <w:pPr>
        <w:pStyle w:val="Discussion"/>
      </w:pPr>
      <w:r>
        <w:t>Thomas: not necessarily</w:t>
      </w:r>
    </w:p>
    <w:p w14:paraId="33A28468" w14:textId="77777777" w:rsidR="00C3188D" w:rsidRPr="00685B01" w:rsidRDefault="00C3188D" w:rsidP="00C3188D">
      <w:pPr>
        <w:pStyle w:val="Discussion"/>
      </w:pPr>
      <w:r w:rsidRPr="00685B01">
        <w:t xml:space="preserve">Gilles: </w:t>
      </w:r>
      <w:proofErr w:type="gramStart"/>
      <w:r w:rsidRPr="00685B01">
        <w:t>So</w:t>
      </w:r>
      <w:proofErr w:type="gramEnd"/>
      <w:r w:rsidRPr="00685B01">
        <w:t xml:space="preserve"> we would have, AMR-WB ‘may’, </w:t>
      </w:r>
      <w:proofErr w:type="spellStart"/>
      <w:r w:rsidRPr="00685B01">
        <w:t>eAAC</w:t>
      </w:r>
      <w:proofErr w:type="spellEnd"/>
      <w:r w:rsidRPr="00685B01">
        <w:t>+ ‘should’ and EVS ‘shall’?</w:t>
      </w:r>
    </w:p>
    <w:p w14:paraId="7CBE4B91" w14:textId="77777777" w:rsidR="00C3188D" w:rsidRPr="00685B01" w:rsidRDefault="00C3188D" w:rsidP="00C3188D">
      <w:pPr>
        <w:pStyle w:val="Discussion"/>
      </w:pPr>
      <w:r w:rsidRPr="00685B01">
        <w:t>Thomas: correct, to be decided…</w:t>
      </w:r>
    </w:p>
    <w:p w14:paraId="2B65E5F3" w14:textId="77777777" w:rsidR="00C3188D" w:rsidRPr="00685B01" w:rsidRDefault="00C3188D" w:rsidP="00C3188D">
      <w:pPr>
        <w:pStyle w:val="Discussion"/>
        <w:rPr>
          <w:i/>
        </w:rPr>
      </w:pPr>
      <w:r w:rsidRPr="00685B01">
        <w:rPr>
          <w:i/>
        </w:rPr>
        <w:t xml:space="preserve">Agreement for creating a separate section for 5G Media Streaming Downlink </w:t>
      </w:r>
      <w:r w:rsidRPr="00685B01">
        <w:rPr>
          <w:b/>
          <w:i/>
        </w:rPr>
        <w:t>Media</w:t>
      </w:r>
      <w:r w:rsidRPr="00685B01">
        <w:rPr>
          <w:i/>
        </w:rPr>
        <w:t xml:space="preserve"> Profiles</w:t>
      </w:r>
    </w:p>
    <w:p w14:paraId="7F3360E2" w14:textId="77777777" w:rsidR="00C3188D" w:rsidRPr="00685B01" w:rsidRDefault="00C3188D" w:rsidP="00C3188D">
      <w:pPr>
        <w:pStyle w:val="Discussion"/>
      </w:pPr>
      <w:r w:rsidRPr="00685B01">
        <w:t>Thomas: we should recommend that both encryption modes be supported.</w:t>
      </w:r>
    </w:p>
    <w:p w14:paraId="7118B47C" w14:textId="77777777" w:rsidR="00C3188D" w:rsidRDefault="00C3188D" w:rsidP="00C3188D">
      <w:pPr>
        <w:pStyle w:val="Discussion"/>
      </w:pPr>
      <w:proofErr w:type="spellStart"/>
      <w:r>
        <w:t>MaryLuc</w:t>
      </w:r>
      <w:proofErr w:type="spellEnd"/>
      <w:r>
        <w:t>: Tricky point</w:t>
      </w:r>
    </w:p>
    <w:p w14:paraId="5BD0F8F3" w14:textId="77777777" w:rsidR="00C3188D" w:rsidRPr="00685B01" w:rsidRDefault="00C3188D" w:rsidP="00C3188D">
      <w:pPr>
        <w:pStyle w:val="Discussion"/>
      </w:pPr>
      <w:r w:rsidRPr="00685B01">
        <w:t>Thomas: maybe put all of this in square brackets, ‘should’ should be ok.</w:t>
      </w:r>
    </w:p>
    <w:p w14:paraId="7AEB5E83" w14:textId="77777777" w:rsidR="00C3188D" w:rsidRPr="00685B01" w:rsidRDefault="00C3188D" w:rsidP="00C3188D">
      <w:pPr>
        <w:pStyle w:val="Discussion"/>
      </w:pPr>
      <w:r w:rsidRPr="00685B01">
        <w:t>Fred: how to identify the motivation for one or the other?</w:t>
      </w:r>
    </w:p>
    <w:p w14:paraId="3295B86F" w14:textId="77777777" w:rsidR="00C3188D" w:rsidRPr="00685B01" w:rsidRDefault="00C3188D" w:rsidP="00C3188D">
      <w:pPr>
        <w:pStyle w:val="Discussion"/>
      </w:pPr>
      <w:r w:rsidRPr="00685B01">
        <w:t>Thomas: market and historical reasons…</w:t>
      </w:r>
    </w:p>
    <w:p w14:paraId="34D14315" w14:textId="77777777" w:rsidR="00C3188D" w:rsidRPr="00685B01" w:rsidRDefault="00C3188D" w:rsidP="00C3188D">
      <w:pPr>
        <w:pStyle w:val="Discussion"/>
      </w:pPr>
      <w:r w:rsidRPr="00685B01">
        <w:t>Thomas: If you encrypt you shall support one and you should support both.</w:t>
      </w:r>
    </w:p>
    <w:p w14:paraId="5B073E6A" w14:textId="77777777" w:rsidR="00C3188D" w:rsidRPr="00685B01" w:rsidRDefault="00C3188D" w:rsidP="00C3188D">
      <w:pPr>
        <w:pStyle w:val="Discussion"/>
      </w:pPr>
      <w:r w:rsidRPr="00685B01">
        <w:t xml:space="preserve">Gilles: What type of capability discovery? </w:t>
      </w:r>
    </w:p>
    <w:p w14:paraId="3FF254C8" w14:textId="77777777" w:rsidR="00C3188D" w:rsidRPr="00685B01" w:rsidRDefault="00C3188D" w:rsidP="00C3188D">
      <w:pPr>
        <w:pStyle w:val="Discussion"/>
      </w:pPr>
      <w:r w:rsidRPr="00685B01">
        <w:t xml:space="preserve">Thomas: More of </w:t>
      </w:r>
      <w:proofErr w:type="spellStart"/>
      <w:r w:rsidRPr="00685B01">
        <w:t>UAProf</w:t>
      </w:r>
      <w:proofErr w:type="spellEnd"/>
      <w:r w:rsidRPr="00685B01">
        <w:t>, Mime type well defined for identifying the media capabilities associated to a profile.</w:t>
      </w:r>
    </w:p>
    <w:p w14:paraId="4EAB4230" w14:textId="77777777" w:rsidR="00C3188D" w:rsidRPr="00685B01" w:rsidRDefault="00C3188D" w:rsidP="00C3188D">
      <w:pPr>
        <w:pStyle w:val="Discussion"/>
      </w:pPr>
      <w:proofErr w:type="spellStart"/>
      <w:r w:rsidRPr="00685B01">
        <w:t>MaryLuc</w:t>
      </w:r>
      <w:proofErr w:type="spellEnd"/>
      <w:r w:rsidRPr="00685B01">
        <w:t xml:space="preserve">: Not sure about the need for source buffer initialization. If on the capability discovery one of the 2 queries returns yes, then the playback can start, and the source buffer </w:t>
      </w:r>
      <w:proofErr w:type="spellStart"/>
      <w:r w:rsidRPr="00685B01">
        <w:t>init</w:t>
      </w:r>
      <w:proofErr w:type="spellEnd"/>
      <w:r w:rsidRPr="00685B01">
        <w:t xml:space="preserve"> requirement not needed</w:t>
      </w:r>
    </w:p>
    <w:p w14:paraId="1B171ADC" w14:textId="77777777" w:rsidR="00C3188D" w:rsidRDefault="00C3188D" w:rsidP="00C3188D">
      <w:pPr>
        <w:pStyle w:val="Discussion"/>
      </w:pPr>
      <w:r>
        <w:t>Thomas: in this case, agree</w:t>
      </w:r>
    </w:p>
    <w:p w14:paraId="606E2138" w14:textId="77777777" w:rsidR="00C3188D" w:rsidRPr="00685B01" w:rsidRDefault="00C3188D" w:rsidP="00C3188D">
      <w:pPr>
        <w:pStyle w:val="Discussion"/>
      </w:pPr>
      <w:r w:rsidRPr="00685B01">
        <w:t>Fred wrapping up: let’s park everything and assign a pCR, S4-AHI894 as a merge of the 3 above inputs on 26.511</w:t>
      </w:r>
    </w:p>
    <w:p w14:paraId="7BFD3D21" w14:textId="77777777" w:rsidR="007747A6" w:rsidRDefault="007747A6" w:rsidP="00C3188D">
      <w:pPr>
        <w:pStyle w:val="Discussion"/>
      </w:pPr>
      <w:r>
        <w:t>Merged in S4-AHI894.</w:t>
      </w:r>
    </w:p>
    <w:p w14:paraId="3D1F0862" w14:textId="77777777" w:rsidR="007747A6" w:rsidRDefault="007747A6" w:rsidP="007747A6">
      <w:pPr>
        <w:rPr>
          <w:b/>
          <w:lang w:val="en-US"/>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sidR="00C3188D">
        <w:rPr>
          <w:color w:val="993300"/>
          <w:u w:val="single"/>
        </w:rPr>
        <w:t xml:space="preserve"> </w:t>
      </w:r>
      <w:r w:rsidR="00C3188D" w:rsidRPr="00685B01">
        <w:rPr>
          <w:lang w:val="en-US"/>
        </w:rPr>
        <w:t xml:space="preserve">into </w:t>
      </w:r>
      <w:r w:rsidR="00C3188D" w:rsidRPr="00685B01">
        <w:rPr>
          <w:b/>
          <w:lang w:val="en-US"/>
        </w:rPr>
        <w:t>S4-AHI894</w:t>
      </w:r>
    </w:p>
    <w:p w14:paraId="6A9178EE" w14:textId="77777777" w:rsidR="00C3188D" w:rsidRDefault="00C3188D" w:rsidP="007747A6">
      <w:pPr>
        <w:rPr>
          <w:color w:val="993300"/>
          <w:u w:val="single"/>
        </w:rPr>
      </w:pPr>
    </w:p>
    <w:p w14:paraId="69D940CA" w14:textId="77777777" w:rsidR="00C3188D" w:rsidRDefault="00C3188D" w:rsidP="007747A6">
      <w:pPr>
        <w:rPr>
          <w:color w:val="993300"/>
          <w:u w:val="single"/>
        </w:rPr>
      </w:pPr>
    </w:p>
    <w:p w14:paraId="4E9768AA" w14:textId="77777777" w:rsidR="007747A6" w:rsidRDefault="007747A6" w:rsidP="007747A6">
      <w:pPr>
        <w:rPr>
          <w:rFonts w:ascii="Arial" w:hAnsi="Arial" w:cs="Arial"/>
          <w:b/>
          <w:sz w:val="24"/>
        </w:rPr>
      </w:pPr>
      <w:r>
        <w:rPr>
          <w:rFonts w:ascii="Arial" w:hAnsi="Arial" w:cs="Arial"/>
          <w:b/>
          <w:color w:val="0000FF"/>
          <w:sz w:val="24"/>
        </w:rPr>
        <w:t>S4-AHI885</w:t>
      </w:r>
      <w:r>
        <w:rPr>
          <w:rFonts w:ascii="Arial" w:hAnsi="Arial" w:cs="Arial"/>
          <w:b/>
          <w:color w:val="0000FF"/>
          <w:sz w:val="24"/>
        </w:rPr>
        <w:tab/>
      </w:r>
      <w:r>
        <w:rPr>
          <w:rFonts w:ascii="Arial" w:hAnsi="Arial" w:cs="Arial"/>
          <w:b/>
          <w:sz w:val="24"/>
        </w:rPr>
        <w:t>Proposed updates on Default profile for 5GMS3</w:t>
      </w:r>
    </w:p>
    <w:p w14:paraId="21970F16" w14:textId="77777777" w:rsidR="007747A6" w:rsidRDefault="007747A6" w:rsidP="007747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v0.1.0</w:t>
      </w:r>
      <w:r>
        <w:rPr>
          <w:i/>
        </w:rPr>
        <w:br/>
      </w:r>
      <w:r>
        <w:rPr>
          <w:i/>
        </w:rPr>
        <w:tab/>
      </w:r>
      <w:r>
        <w:rPr>
          <w:i/>
        </w:rPr>
        <w:tab/>
      </w:r>
      <w:r>
        <w:rPr>
          <w:i/>
        </w:rPr>
        <w:tab/>
      </w:r>
      <w:r>
        <w:rPr>
          <w:i/>
        </w:rPr>
        <w:tab/>
      </w:r>
      <w:r>
        <w:rPr>
          <w:i/>
        </w:rPr>
        <w:tab/>
        <w:t>Source: Orange</w:t>
      </w:r>
    </w:p>
    <w:p w14:paraId="3B2A83DA" w14:textId="77777777" w:rsidR="007747A6" w:rsidRDefault="007747A6" w:rsidP="007747A6">
      <w:pPr>
        <w:rPr>
          <w:rFonts w:ascii="Arial" w:hAnsi="Arial" w:cs="Arial"/>
          <w:b/>
        </w:rPr>
      </w:pPr>
      <w:r>
        <w:rPr>
          <w:rFonts w:ascii="Arial" w:hAnsi="Arial" w:cs="Arial"/>
          <w:b/>
        </w:rPr>
        <w:t xml:space="preserve">Abstract: </w:t>
      </w:r>
    </w:p>
    <w:p w14:paraId="69111943" w14:textId="77777777" w:rsidR="007747A6" w:rsidRDefault="007747A6" w:rsidP="007747A6">
      <w:r>
        <w:t>Proposed updates on media decoding requirements for the Default profile of 5GMS</w:t>
      </w:r>
    </w:p>
    <w:p w14:paraId="5002FBBA" w14:textId="77777777" w:rsidR="007747A6" w:rsidRDefault="007747A6" w:rsidP="007747A6">
      <w:pPr>
        <w:rPr>
          <w:rFonts w:ascii="Arial" w:hAnsi="Arial" w:cs="Arial"/>
          <w:b/>
        </w:rPr>
      </w:pPr>
      <w:r>
        <w:rPr>
          <w:rFonts w:ascii="Arial" w:hAnsi="Arial" w:cs="Arial"/>
          <w:b/>
        </w:rPr>
        <w:t xml:space="preserve">Discussion: </w:t>
      </w:r>
    </w:p>
    <w:p w14:paraId="1D7FE6FD" w14:textId="77777777" w:rsidR="00C3188D" w:rsidRDefault="00C3188D" w:rsidP="00C3188D">
      <w:pPr>
        <w:pStyle w:val="Discussion"/>
      </w:pPr>
      <w:r w:rsidRPr="00685B01">
        <w:t xml:space="preserve">Thomas: better ok with option B, another contribution impacting the structure. </w:t>
      </w:r>
      <w:r>
        <w:t>Main10 may be more suitable.</w:t>
      </w:r>
    </w:p>
    <w:p w14:paraId="4ECD3846" w14:textId="77777777" w:rsidR="00C3188D" w:rsidRDefault="00C3188D" w:rsidP="00C3188D">
      <w:pPr>
        <w:pStyle w:val="Discussion"/>
      </w:pPr>
      <w:r>
        <w:t xml:space="preserve">Thomas: </w:t>
      </w:r>
    </w:p>
    <w:p w14:paraId="31F4B065" w14:textId="77777777" w:rsidR="00C3188D" w:rsidRDefault="00C3188D" w:rsidP="00C3188D">
      <w:pPr>
        <w:pStyle w:val="Discussion"/>
      </w:pPr>
      <w:r>
        <w:t>Fred: what is supported nowadays</w:t>
      </w:r>
    </w:p>
    <w:p w14:paraId="131FD9CD" w14:textId="77777777" w:rsidR="00C3188D" w:rsidRDefault="00C3188D" w:rsidP="00C3188D">
      <w:pPr>
        <w:pStyle w:val="Discussion"/>
      </w:pPr>
      <w:r>
        <w:t>Thomas: HEVC Main10 level 5.1</w:t>
      </w:r>
    </w:p>
    <w:p w14:paraId="47F34F69" w14:textId="77777777" w:rsidR="00C3188D" w:rsidRPr="00685B01" w:rsidRDefault="00C3188D" w:rsidP="00C3188D">
      <w:pPr>
        <w:pStyle w:val="Discussion"/>
      </w:pPr>
      <w:r w:rsidRPr="00685B01">
        <w:t>Fred: Option B mandates are not beyond what is supported in the market.</w:t>
      </w:r>
    </w:p>
    <w:p w14:paraId="5C3A42FD" w14:textId="77777777" w:rsidR="00C3188D" w:rsidRPr="00685B01" w:rsidRDefault="00C3188D" w:rsidP="00C3188D">
      <w:pPr>
        <w:pStyle w:val="Discussion"/>
      </w:pPr>
      <w:r w:rsidRPr="00685B01">
        <w:t>Fred: Ask for preference between option A and B.</w:t>
      </w:r>
    </w:p>
    <w:p w14:paraId="4228C791" w14:textId="77777777" w:rsidR="00C3188D" w:rsidRPr="00685B01" w:rsidRDefault="00C3188D" w:rsidP="00C3188D">
      <w:pPr>
        <w:pStyle w:val="Discussion"/>
      </w:pPr>
      <w:r w:rsidRPr="00685B01">
        <w:t>Bram: What about AVC in option B?</w:t>
      </w:r>
    </w:p>
    <w:p w14:paraId="317CCF7B" w14:textId="77777777" w:rsidR="00C3188D" w:rsidRDefault="00C3188D" w:rsidP="00C3188D">
      <w:pPr>
        <w:pStyle w:val="Discussion"/>
      </w:pPr>
      <w:r>
        <w:t>Gilles: Not referenced at all</w:t>
      </w:r>
    </w:p>
    <w:p w14:paraId="1C30784E" w14:textId="77777777" w:rsidR="00C3188D" w:rsidRDefault="00C3188D" w:rsidP="00C3188D">
      <w:pPr>
        <w:pStyle w:val="Discussion"/>
      </w:pPr>
      <w:proofErr w:type="spellStart"/>
      <w:r>
        <w:t>MaryLuc</w:t>
      </w:r>
      <w:proofErr w:type="spellEnd"/>
      <w:r>
        <w:t>: Should stay there.</w:t>
      </w:r>
    </w:p>
    <w:p w14:paraId="0A83FAEB" w14:textId="77777777" w:rsidR="00C3188D" w:rsidRPr="00685B01" w:rsidRDefault="00C3188D" w:rsidP="00C3188D">
      <w:pPr>
        <w:pStyle w:val="Discussion"/>
      </w:pPr>
      <w:r w:rsidRPr="00685B01">
        <w:t>Gilles: Just want to trigger debate. If AVC remains it should be elevated from Level 3.1 to level 4.</w:t>
      </w:r>
    </w:p>
    <w:p w14:paraId="043DADCA" w14:textId="77777777" w:rsidR="00C3188D" w:rsidRPr="00685B01" w:rsidRDefault="00C3188D" w:rsidP="00C3188D">
      <w:pPr>
        <w:pStyle w:val="Discussion"/>
      </w:pPr>
      <w:r w:rsidRPr="00685B01">
        <w:lastRenderedPageBreak/>
        <w:t xml:space="preserve">Gilles: Preference for option B but </w:t>
      </w:r>
      <w:proofErr w:type="spellStart"/>
      <w:r w:rsidRPr="00685B01">
        <w:t>unders</w:t>
      </w:r>
      <w:proofErr w:type="spellEnd"/>
    </w:p>
    <w:p w14:paraId="4D40DC7F" w14:textId="77777777" w:rsidR="007747A6" w:rsidRDefault="007747A6" w:rsidP="00C3188D">
      <w:pPr>
        <w:pStyle w:val="Discussion"/>
      </w:pPr>
      <w:r>
        <w:t>Merged in S4-AHI894.</w:t>
      </w:r>
    </w:p>
    <w:p w14:paraId="4C57E43B"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sidR="00C3188D">
        <w:rPr>
          <w:color w:val="993300"/>
          <w:u w:val="single"/>
        </w:rPr>
        <w:t xml:space="preserve"> </w:t>
      </w:r>
      <w:r w:rsidR="00C3188D" w:rsidRPr="00685B01">
        <w:rPr>
          <w:lang w:val="en-US"/>
        </w:rPr>
        <w:t xml:space="preserve">into </w:t>
      </w:r>
      <w:r w:rsidR="00C3188D" w:rsidRPr="00685B01">
        <w:rPr>
          <w:b/>
          <w:lang w:val="en-US"/>
        </w:rPr>
        <w:t>S4-AHI894</w:t>
      </w:r>
    </w:p>
    <w:p w14:paraId="62DB7B15" w14:textId="77777777" w:rsidR="00C3188D" w:rsidRDefault="00C3188D" w:rsidP="007747A6">
      <w:pPr>
        <w:rPr>
          <w:color w:val="993300"/>
          <w:u w:val="single"/>
        </w:rPr>
      </w:pPr>
    </w:p>
    <w:p w14:paraId="190DB1B1" w14:textId="77777777" w:rsidR="00C3188D" w:rsidRDefault="00C3188D" w:rsidP="007747A6">
      <w:pPr>
        <w:rPr>
          <w:color w:val="993300"/>
          <w:u w:val="single"/>
        </w:rPr>
      </w:pPr>
    </w:p>
    <w:p w14:paraId="3D669DB4" w14:textId="77777777" w:rsidR="007747A6" w:rsidRDefault="007747A6" w:rsidP="007747A6">
      <w:pPr>
        <w:rPr>
          <w:rFonts w:ascii="Arial" w:hAnsi="Arial" w:cs="Arial"/>
          <w:b/>
          <w:sz w:val="24"/>
        </w:rPr>
      </w:pPr>
      <w:r>
        <w:rPr>
          <w:rFonts w:ascii="Arial" w:hAnsi="Arial" w:cs="Arial"/>
          <w:b/>
          <w:color w:val="0000FF"/>
          <w:sz w:val="24"/>
        </w:rPr>
        <w:t>S4-AHI886</w:t>
      </w:r>
      <w:r>
        <w:rPr>
          <w:rFonts w:ascii="Arial" w:hAnsi="Arial" w:cs="Arial"/>
          <w:b/>
          <w:color w:val="0000FF"/>
          <w:sz w:val="24"/>
        </w:rPr>
        <w:tab/>
      </w:r>
      <w:r>
        <w:rPr>
          <w:rFonts w:ascii="Arial" w:hAnsi="Arial" w:cs="Arial"/>
          <w:b/>
          <w:sz w:val="24"/>
        </w:rPr>
        <w:t>Proposed updates on the TV profile for 5GMS</w:t>
      </w:r>
    </w:p>
    <w:p w14:paraId="24BCEA65" w14:textId="77777777" w:rsidR="007747A6" w:rsidRDefault="007747A6" w:rsidP="007747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v0.1.0</w:t>
      </w:r>
      <w:r>
        <w:rPr>
          <w:i/>
        </w:rPr>
        <w:br/>
      </w:r>
      <w:r>
        <w:rPr>
          <w:i/>
        </w:rPr>
        <w:tab/>
      </w:r>
      <w:r>
        <w:rPr>
          <w:i/>
        </w:rPr>
        <w:tab/>
      </w:r>
      <w:r>
        <w:rPr>
          <w:i/>
        </w:rPr>
        <w:tab/>
      </w:r>
      <w:r>
        <w:rPr>
          <w:i/>
        </w:rPr>
        <w:tab/>
      </w:r>
      <w:r>
        <w:rPr>
          <w:i/>
        </w:rPr>
        <w:tab/>
        <w:t>Source: Orange</w:t>
      </w:r>
    </w:p>
    <w:p w14:paraId="7E78DCA9" w14:textId="77777777" w:rsidR="007747A6" w:rsidRDefault="007747A6" w:rsidP="007747A6">
      <w:pPr>
        <w:rPr>
          <w:rFonts w:ascii="Arial" w:hAnsi="Arial" w:cs="Arial"/>
          <w:b/>
        </w:rPr>
      </w:pPr>
      <w:r>
        <w:rPr>
          <w:rFonts w:ascii="Arial" w:hAnsi="Arial" w:cs="Arial"/>
          <w:b/>
        </w:rPr>
        <w:t xml:space="preserve">Abstract: </w:t>
      </w:r>
    </w:p>
    <w:p w14:paraId="7DB63388" w14:textId="77777777" w:rsidR="007747A6" w:rsidRDefault="007747A6" w:rsidP="007747A6">
      <w:r>
        <w:t>Proposed requirements on TV profiles operation points for 5GMS</w:t>
      </w:r>
    </w:p>
    <w:p w14:paraId="51E3D739" w14:textId="77777777" w:rsidR="007747A6" w:rsidRDefault="007747A6" w:rsidP="007747A6">
      <w:pPr>
        <w:rPr>
          <w:rFonts w:ascii="Arial" w:hAnsi="Arial" w:cs="Arial"/>
          <w:b/>
        </w:rPr>
      </w:pPr>
      <w:r>
        <w:rPr>
          <w:rFonts w:ascii="Arial" w:hAnsi="Arial" w:cs="Arial"/>
          <w:b/>
        </w:rPr>
        <w:t xml:space="preserve">Discussion: </w:t>
      </w:r>
    </w:p>
    <w:p w14:paraId="2CC4986C" w14:textId="77777777" w:rsidR="00C3188D" w:rsidRPr="00C3188D" w:rsidRDefault="00C3188D" w:rsidP="00C3188D">
      <w:pPr>
        <w:pStyle w:val="Discussion"/>
      </w:pPr>
      <w:r w:rsidRPr="00C3188D">
        <w:t>Thomas: option A misses all the HDR HLG format that is used for live linear TV.</w:t>
      </w:r>
    </w:p>
    <w:p w14:paraId="0D184499" w14:textId="77777777" w:rsidR="00C3188D" w:rsidRPr="00C3188D" w:rsidRDefault="00C3188D" w:rsidP="00C3188D">
      <w:pPr>
        <w:pStyle w:val="Discussion"/>
      </w:pPr>
      <w:r w:rsidRPr="00C3188D">
        <w:t>Richard: concur with Thomas</w:t>
      </w:r>
    </w:p>
    <w:p w14:paraId="770C617E" w14:textId="77777777" w:rsidR="00C3188D" w:rsidRPr="00C3188D" w:rsidRDefault="00C3188D" w:rsidP="00C3188D">
      <w:pPr>
        <w:pStyle w:val="Discussion"/>
      </w:pPr>
      <w:r w:rsidRPr="00C3188D">
        <w:t>Thomas: Recommend (should list) HLG.</w:t>
      </w:r>
    </w:p>
    <w:p w14:paraId="31051CA7" w14:textId="77777777" w:rsidR="00C3188D" w:rsidRPr="00C3188D" w:rsidRDefault="00C3188D" w:rsidP="00C3188D">
      <w:pPr>
        <w:pStyle w:val="Discussion"/>
      </w:pPr>
      <w:r w:rsidRPr="00C3188D">
        <w:t>Fred: AVC should be included in option B.</w:t>
      </w:r>
    </w:p>
    <w:p w14:paraId="2C291281" w14:textId="77777777" w:rsidR="007747A6" w:rsidRPr="00C3188D" w:rsidRDefault="007747A6" w:rsidP="00C3188D">
      <w:pPr>
        <w:pStyle w:val="Discussion"/>
      </w:pPr>
      <w:r w:rsidRPr="00C3188D">
        <w:t>Merged in S4-AHI894.</w:t>
      </w:r>
    </w:p>
    <w:p w14:paraId="3EB79E8E" w14:textId="77777777" w:rsidR="007747A6" w:rsidRDefault="007747A6" w:rsidP="007747A6">
      <w:pPr>
        <w:rPr>
          <w:b/>
          <w:lang w:val="en-US"/>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sidR="00C3188D">
        <w:rPr>
          <w:color w:val="993300"/>
          <w:u w:val="single"/>
        </w:rPr>
        <w:t xml:space="preserve"> </w:t>
      </w:r>
      <w:r w:rsidR="00C3188D" w:rsidRPr="00685B01">
        <w:rPr>
          <w:lang w:val="en-US"/>
        </w:rPr>
        <w:t xml:space="preserve">into </w:t>
      </w:r>
      <w:r w:rsidR="00C3188D" w:rsidRPr="00685B01">
        <w:rPr>
          <w:b/>
          <w:lang w:val="en-US"/>
        </w:rPr>
        <w:t>S4-AHI894</w:t>
      </w:r>
    </w:p>
    <w:p w14:paraId="254A7033" w14:textId="77777777" w:rsidR="00C3188D" w:rsidRDefault="00C3188D" w:rsidP="007747A6">
      <w:pPr>
        <w:rPr>
          <w:color w:val="993300"/>
          <w:u w:val="single"/>
        </w:rPr>
      </w:pPr>
    </w:p>
    <w:p w14:paraId="33BF1A5D" w14:textId="77777777" w:rsidR="00C3188D" w:rsidRDefault="00C3188D" w:rsidP="007747A6">
      <w:pPr>
        <w:rPr>
          <w:color w:val="993300"/>
          <w:u w:val="single"/>
        </w:rPr>
      </w:pPr>
    </w:p>
    <w:p w14:paraId="4563205A" w14:textId="77777777" w:rsidR="007747A6" w:rsidRDefault="007747A6" w:rsidP="007747A6">
      <w:pPr>
        <w:rPr>
          <w:rFonts w:ascii="Arial" w:hAnsi="Arial" w:cs="Arial"/>
          <w:b/>
          <w:sz w:val="24"/>
        </w:rPr>
      </w:pPr>
      <w:r>
        <w:rPr>
          <w:rFonts w:ascii="Arial" w:hAnsi="Arial" w:cs="Arial"/>
          <w:b/>
          <w:color w:val="0000FF"/>
          <w:sz w:val="24"/>
        </w:rPr>
        <w:t>S4-AHI894</w:t>
      </w:r>
      <w:r>
        <w:rPr>
          <w:rFonts w:ascii="Arial" w:hAnsi="Arial" w:cs="Arial"/>
          <w:b/>
          <w:color w:val="0000FF"/>
          <w:sz w:val="24"/>
        </w:rPr>
        <w:tab/>
      </w:r>
      <w:r>
        <w:rPr>
          <w:rFonts w:ascii="Arial" w:hAnsi="Arial" w:cs="Arial"/>
          <w:b/>
          <w:sz w:val="24"/>
        </w:rPr>
        <w:t>pCR to TS 26.511 Proposed updates (Merge of S4-AHI883, S4-AHI885 and S4-AHI886)</w:t>
      </w:r>
    </w:p>
    <w:p w14:paraId="06DCE9E0" w14:textId="77777777" w:rsidR="007747A6" w:rsidRDefault="007747A6" w:rsidP="007747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v0.1.0</w:t>
      </w:r>
      <w:r>
        <w:rPr>
          <w:i/>
        </w:rPr>
        <w:br/>
      </w:r>
      <w:r>
        <w:rPr>
          <w:i/>
        </w:rPr>
        <w:tab/>
      </w:r>
      <w:r>
        <w:rPr>
          <w:i/>
        </w:rPr>
        <w:tab/>
      </w:r>
      <w:r>
        <w:rPr>
          <w:i/>
        </w:rPr>
        <w:tab/>
      </w:r>
      <w:r>
        <w:rPr>
          <w:i/>
        </w:rPr>
        <w:tab/>
      </w:r>
      <w:r>
        <w:rPr>
          <w:i/>
        </w:rPr>
        <w:tab/>
        <w:t>Source: Qualcomm Incorporated</w:t>
      </w:r>
    </w:p>
    <w:p w14:paraId="6404ED4C" w14:textId="77777777" w:rsidR="007747A6" w:rsidRDefault="007747A6" w:rsidP="007747A6">
      <w:pPr>
        <w:rPr>
          <w:rFonts w:ascii="Arial" w:hAnsi="Arial" w:cs="Arial"/>
          <w:b/>
        </w:rPr>
      </w:pPr>
      <w:r>
        <w:rPr>
          <w:rFonts w:ascii="Arial" w:hAnsi="Arial" w:cs="Arial"/>
          <w:b/>
        </w:rPr>
        <w:t xml:space="preserve">Discussion: </w:t>
      </w:r>
    </w:p>
    <w:p w14:paraId="2C105BEB" w14:textId="77777777" w:rsidR="00C3188D" w:rsidRPr="00685B01" w:rsidRDefault="00C3188D" w:rsidP="00C3188D">
      <w:pPr>
        <w:pStyle w:val="Discussion"/>
      </w:pPr>
      <w:r w:rsidRPr="00685B01">
        <w:t>Gilles: we should rename the profile in 5.2 and name it “default profile”</w:t>
      </w:r>
    </w:p>
    <w:p w14:paraId="0AA32203" w14:textId="77777777" w:rsidR="00C3188D" w:rsidRDefault="00C3188D" w:rsidP="00C3188D">
      <w:pPr>
        <w:pStyle w:val="Discussion"/>
      </w:pPr>
      <w:proofErr w:type="gramStart"/>
      <w:r>
        <w:t>Thomas :ok</w:t>
      </w:r>
      <w:proofErr w:type="gramEnd"/>
    </w:p>
    <w:p w14:paraId="2F5C8630" w14:textId="77777777" w:rsidR="00C3188D" w:rsidRDefault="00C3188D" w:rsidP="00C3188D">
      <w:pPr>
        <w:pStyle w:val="Discussion"/>
      </w:pPr>
      <w:r>
        <w:t>Thomas presents 5.2.5</w:t>
      </w:r>
    </w:p>
    <w:p w14:paraId="0B94A2A7" w14:textId="77777777" w:rsidR="00C3188D" w:rsidRPr="00685B01" w:rsidRDefault="00C3188D" w:rsidP="00C3188D">
      <w:pPr>
        <w:pStyle w:val="Discussion"/>
      </w:pPr>
      <w:r w:rsidRPr="00685B01">
        <w:t>some “shall” in 5.2.5.3 need to change into “should”</w:t>
      </w:r>
    </w:p>
    <w:p w14:paraId="60309185" w14:textId="77777777" w:rsidR="00C3188D" w:rsidRPr="00685B01" w:rsidRDefault="00C3188D" w:rsidP="00C3188D">
      <w:pPr>
        <w:pStyle w:val="Discussion"/>
      </w:pPr>
      <w:r w:rsidRPr="00685B01">
        <w:t xml:space="preserve">term “profile” </w:t>
      </w:r>
      <w:proofErr w:type="gramStart"/>
      <w:r w:rsidRPr="00685B01">
        <w:t>need</w:t>
      </w:r>
      <w:proofErr w:type="gramEnd"/>
      <w:r w:rsidRPr="00685B01">
        <w:t xml:space="preserve"> to be fixed/removed </w:t>
      </w:r>
    </w:p>
    <w:p w14:paraId="424B85A4" w14:textId="77777777" w:rsidR="00C3188D" w:rsidRPr="00685B01" w:rsidRDefault="00C3188D" w:rsidP="00C3188D">
      <w:pPr>
        <w:pStyle w:val="Discussion"/>
      </w:pPr>
      <w:r w:rsidRPr="00685B01">
        <w:t>online editing done by the chairman</w:t>
      </w:r>
    </w:p>
    <w:p w14:paraId="6652B4C0" w14:textId="77777777" w:rsidR="00C3188D" w:rsidRPr="00685B01" w:rsidRDefault="00C3188D" w:rsidP="00C3188D">
      <w:pPr>
        <w:pStyle w:val="Discussion"/>
      </w:pPr>
    </w:p>
    <w:p w14:paraId="0DED113B" w14:textId="77777777" w:rsidR="00C3188D" w:rsidRPr="00685B01" w:rsidRDefault="00C3188D" w:rsidP="00C3188D">
      <w:pPr>
        <w:pStyle w:val="Discussion"/>
      </w:pPr>
      <w:r w:rsidRPr="00685B01">
        <w:t xml:space="preserve">Thomas: there is still an editing issue with video in comparison with audio. </w:t>
      </w:r>
    </w:p>
    <w:p w14:paraId="5ABAB1FD" w14:textId="77777777" w:rsidR="00C3188D" w:rsidRPr="00685B01" w:rsidRDefault="00C3188D" w:rsidP="00C3188D">
      <w:pPr>
        <w:pStyle w:val="Discussion"/>
      </w:pPr>
      <w:r w:rsidRPr="00685B01">
        <w:t>Gilles: do we need to revisit TV profile to check if they are CMAF compliant?</w:t>
      </w:r>
    </w:p>
    <w:p w14:paraId="474B2188" w14:textId="77777777" w:rsidR="00C3188D" w:rsidRDefault="00C3188D" w:rsidP="00C3188D">
      <w:pPr>
        <w:pStyle w:val="Discussion"/>
      </w:pPr>
      <w:r>
        <w:t>Thomas: Maybe</w:t>
      </w:r>
    </w:p>
    <w:p w14:paraId="28524A74" w14:textId="77777777" w:rsidR="00C3188D" w:rsidRPr="00685B01" w:rsidRDefault="00C3188D" w:rsidP="00C3188D">
      <w:pPr>
        <w:pStyle w:val="Discussion"/>
      </w:pPr>
      <w:r w:rsidRPr="00685B01">
        <w:t xml:space="preserve">Fred: in 5.4.2, there is a should/shall. </w:t>
      </w:r>
    </w:p>
    <w:p w14:paraId="77FF1B21" w14:textId="77777777" w:rsidR="00C3188D" w:rsidRPr="00685B01" w:rsidRDefault="00C3188D" w:rsidP="00C3188D">
      <w:pPr>
        <w:pStyle w:val="Discussion"/>
      </w:pPr>
      <w:r w:rsidRPr="00685B01">
        <w:t>Fred in the default profile we do not mandate any profile. - could it create interoperability issue?</w:t>
      </w:r>
    </w:p>
    <w:p w14:paraId="10C0BCC6" w14:textId="77777777" w:rsidR="00C3188D" w:rsidRPr="00685B01" w:rsidRDefault="00C3188D" w:rsidP="00C3188D">
      <w:pPr>
        <w:pStyle w:val="Discussion"/>
      </w:pPr>
      <w:r w:rsidRPr="00685B01">
        <w:t xml:space="preserve">Fred the intention is that we mandate one of them. The proposal is to put it into brackets Should/shall - </w:t>
      </w:r>
    </w:p>
    <w:p w14:paraId="4D16AE1A" w14:textId="77777777" w:rsidR="00C3188D" w:rsidRPr="00685B01" w:rsidRDefault="00C3188D" w:rsidP="00C3188D">
      <w:pPr>
        <w:pStyle w:val="Discussion"/>
      </w:pPr>
      <w:r w:rsidRPr="00685B01">
        <w:t>Gilles: Do we need to send it for information?</w:t>
      </w:r>
    </w:p>
    <w:p w14:paraId="7A2201CB" w14:textId="77777777" w:rsidR="00C3188D" w:rsidRPr="00685B01" w:rsidRDefault="00C3188D" w:rsidP="00C3188D">
      <w:pPr>
        <w:pStyle w:val="Discussion"/>
      </w:pPr>
      <w:r w:rsidRPr="00685B01">
        <w:t>Fred: I would prefer to have at least a baseline for the next SA with no revision mark</w:t>
      </w:r>
    </w:p>
    <w:p w14:paraId="05ABCD99" w14:textId="77777777" w:rsidR="007747A6" w:rsidRDefault="007747A6" w:rsidP="00C3188D">
      <w:pPr>
        <w:pStyle w:val="Discussion"/>
      </w:pPr>
      <w:r>
        <w:t>Merge of S4-AHI883, S4-AHI885 and S4-AHI886. Revised to S4-AHI902.</w:t>
      </w:r>
    </w:p>
    <w:p w14:paraId="2AFB1C02" w14:textId="77777777" w:rsidR="00C3188D"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S4-AHI902</w:t>
      </w:r>
      <w:r>
        <w:rPr>
          <w:color w:val="993300"/>
          <w:u w:val="single"/>
        </w:rPr>
        <w:t>.</w:t>
      </w:r>
    </w:p>
    <w:p w14:paraId="7E6E3FC1" w14:textId="77777777" w:rsidR="00C3188D" w:rsidRDefault="00C3188D" w:rsidP="007747A6">
      <w:pPr>
        <w:rPr>
          <w:color w:val="993300"/>
          <w:u w:val="single"/>
        </w:rPr>
      </w:pPr>
    </w:p>
    <w:p w14:paraId="6690D6CE" w14:textId="77777777" w:rsidR="00C3188D" w:rsidRDefault="00C3188D" w:rsidP="007747A6">
      <w:pPr>
        <w:rPr>
          <w:color w:val="993300"/>
          <w:u w:val="single"/>
        </w:rPr>
      </w:pPr>
    </w:p>
    <w:p w14:paraId="5D8D9B3D" w14:textId="77777777" w:rsidR="007747A6" w:rsidRDefault="007747A6" w:rsidP="007747A6">
      <w:pPr>
        <w:rPr>
          <w:rFonts w:ascii="Arial" w:hAnsi="Arial" w:cs="Arial"/>
          <w:b/>
          <w:sz w:val="24"/>
        </w:rPr>
      </w:pPr>
      <w:r>
        <w:rPr>
          <w:rFonts w:ascii="Arial" w:hAnsi="Arial" w:cs="Arial"/>
          <w:b/>
          <w:color w:val="0000FF"/>
          <w:sz w:val="24"/>
        </w:rPr>
        <w:t>S4-AHI902</w:t>
      </w:r>
      <w:r>
        <w:rPr>
          <w:rFonts w:ascii="Arial" w:hAnsi="Arial" w:cs="Arial"/>
          <w:b/>
          <w:color w:val="0000FF"/>
          <w:sz w:val="24"/>
        </w:rPr>
        <w:tab/>
      </w:r>
      <w:r>
        <w:rPr>
          <w:rFonts w:ascii="Arial" w:hAnsi="Arial" w:cs="Arial"/>
          <w:b/>
          <w:sz w:val="24"/>
        </w:rPr>
        <w:t>Draft TS 26.511 v. 0.2.0</w:t>
      </w:r>
    </w:p>
    <w:p w14:paraId="1C895D69" w14:textId="77777777" w:rsidR="007747A6" w:rsidRDefault="007747A6" w:rsidP="007747A6">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26.511 v0.1.0</w:t>
      </w:r>
      <w:r>
        <w:rPr>
          <w:i/>
        </w:rPr>
        <w:br/>
      </w:r>
      <w:r>
        <w:rPr>
          <w:i/>
        </w:rPr>
        <w:tab/>
      </w:r>
      <w:r>
        <w:rPr>
          <w:i/>
        </w:rPr>
        <w:tab/>
      </w:r>
      <w:r>
        <w:rPr>
          <w:i/>
        </w:rPr>
        <w:tab/>
      </w:r>
      <w:r>
        <w:rPr>
          <w:i/>
        </w:rPr>
        <w:tab/>
      </w:r>
      <w:r>
        <w:rPr>
          <w:i/>
        </w:rPr>
        <w:tab/>
        <w:t>Source: Editors (Orange, Qualcomm Incorporated)</w:t>
      </w:r>
    </w:p>
    <w:p w14:paraId="5CD14E59" w14:textId="77777777" w:rsidR="007747A6" w:rsidRDefault="007747A6" w:rsidP="007747A6">
      <w:pPr>
        <w:rPr>
          <w:color w:val="808080"/>
        </w:rPr>
      </w:pPr>
      <w:r>
        <w:rPr>
          <w:color w:val="808080"/>
        </w:rPr>
        <w:t>(Replaces S4-AHI894)</w:t>
      </w:r>
    </w:p>
    <w:p w14:paraId="64B797ED" w14:textId="77777777" w:rsidR="007747A6" w:rsidRDefault="007747A6" w:rsidP="007747A6">
      <w:pPr>
        <w:rPr>
          <w:rFonts w:ascii="Arial" w:hAnsi="Arial" w:cs="Arial"/>
          <w:b/>
        </w:rPr>
      </w:pPr>
      <w:r>
        <w:rPr>
          <w:rFonts w:ascii="Arial" w:hAnsi="Arial" w:cs="Arial"/>
          <w:b/>
        </w:rPr>
        <w:t xml:space="preserve">Discussion: </w:t>
      </w:r>
    </w:p>
    <w:p w14:paraId="724C5901" w14:textId="77777777" w:rsidR="007747A6" w:rsidRDefault="007747A6" w:rsidP="00C3188D">
      <w:pPr>
        <w:pStyle w:val="Discussion"/>
      </w:pPr>
      <w:r>
        <w:t>Revision of S4-AHI894. Agreed to become S4-191335 (v. 0.9.0).</w:t>
      </w:r>
    </w:p>
    <w:p w14:paraId="75FF6981"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F7AAA" w14:textId="77777777" w:rsidR="00C3188D" w:rsidRDefault="00C3188D" w:rsidP="007747A6">
      <w:pPr>
        <w:rPr>
          <w:color w:val="993300"/>
          <w:u w:val="single"/>
        </w:rPr>
      </w:pPr>
    </w:p>
    <w:p w14:paraId="4F91AEE3" w14:textId="77777777" w:rsidR="00C3188D" w:rsidRPr="00C3188D" w:rsidRDefault="00C3188D" w:rsidP="00C3188D">
      <w:pPr>
        <w:rPr>
          <w:rFonts w:ascii="Arial" w:hAnsi="Arial" w:cs="Arial"/>
          <w:sz w:val="24"/>
          <w:szCs w:val="24"/>
        </w:rPr>
      </w:pPr>
      <w:r w:rsidRPr="00C3188D">
        <w:rPr>
          <w:rFonts w:ascii="Arial" w:hAnsi="Arial" w:cs="Arial"/>
          <w:b/>
          <w:color w:val="0000FF"/>
          <w:sz w:val="24"/>
          <w:highlight w:val="yellow"/>
        </w:rPr>
        <w:t>S4-191335</w:t>
      </w:r>
      <w:r w:rsidRPr="00C3188D">
        <w:rPr>
          <w:rFonts w:ascii="Arial" w:hAnsi="Arial" w:cs="Arial"/>
          <w:sz w:val="24"/>
          <w:szCs w:val="24"/>
          <w:highlight w:val="yellow"/>
        </w:rPr>
        <w:tab/>
      </w:r>
      <w:r w:rsidRPr="00C3188D">
        <w:rPr>
          <w:rFonts w:ascii="Arial" w:hAnsi="Arial" w:cs="Arial"/>
          <w:b/>
          <w:sz w:val="24"/>
          <w:szCs w:val="24"/>
          <w:highlight w:val="yellow"/>
        </w:rPr>
        <w:t>Draft TS 26.511 v. 0.9.0; Editor (Orange)</w:t>
      </w:r>
      <w:r w:rsidRPr="00C3188D">
        <w:rPr>
          <w:rFonts w:ascii="Arial" w:hAnsi="Arial" w:cs="Arial"/>
          <w:sz w:val="24"/>
          <w:szCs w:val="24"/>
          <w:highlight w:val="yellow"/>
        </w:rPr>
        <w:tab/>
        <w:t xml:space="preserve">15.12 </w:t>
      </w:r>
      <w:r w:rsidRPr="00C3188D">
        <w:rPr>
          <w:rFonts w:ascii="Arial" w:hAnsi="Arial" w:cs="Arial"/>
          <w:sz w:val="24"/>
          <w:szCs w:val="24"/>
          <w:highlight w:val="yellow"/>
          <w:lang w:val="en-US"/>
        </w:rPr>
        <w:t xml:space="preserve">is </w:t>
      </w:r>
      <w:r w:rsidRPr="00C3188D">
        <w:rPr>
          <w:rFonts w:ascii="Arial" w:hAnsi="Arial" w:cs="Arial"/>
          <w:b/>
          <w:color w:val="FF0000"/>
          <w:sz w:val="24"/>
          <w:szCs w:val="24"/>
          <w:highlight w:val="yellow"/>
          <w:lang w:val="en-US"/>
        </w:rPr>
        <w:t>agreed</w:t>
      </w:r>
      <w:r w:rsidRPr="00C3188D">
        <w:rPr>
          <w:rFonts w:ascii="Arial" w:hAnsi="Arial" w:cs="Arial"/>
          <w:color w:val="FF0000"/>
          <w:sz w:val="24"/>
          <w:szCs w:val="24"/>
          <w:highlight w:val="yellow"/>
          <w:lang w:val="en-US"/>
        </w:rPr>
        <w:t xml:space="preserve"> </w:t>
      </w:r>
      <w:r w:rsidRPr="00C3188D">
        <w:rPr>
          <w:rFonts w:ascii="Arial" w:hAnsi="Arial" w:cs="Arial"/>
          <w:sz w:val="24"/>
          <w:szCs w:val="24"/>
          <w:highlight w:val="yellow"/>
          <w:lang w:val="en-US"/>
        </w:rPr>
        <w:t>without presentation</w:t>
      </w:r>
    </w:p>
    <w:p w14:paraId="22EF2038" w14:textId="77777777" w:rsidR="00C3188D" w:rsidRPr="00C3188D" w:rsidRDefault="00C3188D" w:rsidP="007747A6">
      <w:pPr>
        <w:rPr>
          <w:color w:val="993300"/>
          <w:u w:val="single"/>
          <w:lang w:val="en-US"/>
        </w:rPr>
      </w:pPr>
    </w:p>
    <w:p w14:paraId="4AB3D172" w14:textId="77777777" w:rsidR="00C3188D" w:rsidRDefault="00C3188D" w:rsidP="007747A6">
      <w:pPr>
        <w:rPr>
          <w:color w:val="993300"/>
          <w:u w:val="single"/>
        </w:rPr>
      </w:pPr>
    </w:p>
    <w:p w14:paraId="6F76D8BB" w14:textId="77777777" w:rsidR="007747A6" w:rsidRDefault="007747A6" w:rsidP="007747A6">
      <w:pPr>
        <w:pStyle w:val="Heading3"/>
      </w:pPr>
      <w:bookmarkStart w:id="7" w:name="_Toc24651561"/>
      <w:r>
        <w:t>5.2</w:t>
      </w:r>
      <w:r>
        <w:tab/>
        <w:t>TS 26.117 (13th Nov. 2019, time 16:00 – 18:00 CET)</w:t>
      </w:r>
      <w:bookmarkEnd w:id="7"/>
    </w:p>
    <w:p w14:paraId="3D65615D" w14:textId="77777777" w:rsidR="00C3188D" w:rsidRPr="00685B01" w:rsidRDefault="00C3188D" w:rsidP="00422E4E">
      <w:r w:rsidRPr="00685B01">
        <w:t>The following participants join</w:t>
      </w:r>
      <w:r>
        <w:t>ed</w:t>
      </w:r>
      <w:r w:rsidRPr="00685B01">
        <w:t xml:space="preserve"> for this session:</w:t>
      </w:r>
    </w:p>
    <w:p w14:paraId="7555081F" w14:textId="77777777" w:rsidR="00C3188D" w:rsidRPr="00685B01" w:rsidRDefault="00C3188D" w:rsidP="00422E4E">
      <w:pPr>
        <w:pStyle w:val="Discussion"/>
      </w:pPr>
      <w:r w:rsidRPr="00685B01">
        <w:t xml:space="preserve">Peter Isberg (Sony) </w:t>
      </w:r>
    </w:p>
    <w:p w14:paraId="5A257736" w14:textId="77777777" w:rsidR="00C3188D" w:rsidRPr="00685B01" w:rsidRDefault="00C3188D" w:rsidP="00422E4E">
      <w:pPr>
        <w:pStyle w:val="Discussion"/>
      </w:pPr>
      <w:r w:rsidRPr="00685B01">
        <w:t>Stefan Bruhn (Dolby)</w:t>
      </w:r>
    </w:p>
    <w:p w14:paraId="6A5B2676" w14:textId="77777777" w:rsidR="00C3188D" w:rsidRDefault="00C3188D" w:rsidP="00422E4E">
      <w:pPr>
        <w:pStyle w:val="Discussion"/>
      </w:pPr>
      <w:r>
        <w:t xml:space="preserve">Tomas </w:t>
      </w:r>
      <w:proofErr w:type="spellStart"/>
      <w:r>
        <w:t>Toftgard</w:t>
      </w:r>
      <w:proofErr w:type="spellEnd"/>
      <w:r>
        <w:t xml:space="preserve"> (Ericsson)</w:t>
      </w:r>
    </w:p>
    <w:p w14:paraId="45DF6086" w14:textId="77777777" w:rsidR="00C3188D" w:rsidRDefault="00C3188D" w:rsidP="007747A6">
      <w:pPr>
        <w:rPr>
          <w:rFonts w:ascii="Arial" w:hAnsi="Arial" w:cs="Arial"/>
          <w:b/>
          <w:color w:val="0000FF"/>
          <w:sz w:val="24"/>
        </w:rPr>
      </w:pPr>
    </w:p>
    <w:p w14:paraId="2586BE7C" w14:textId="77777777" w:rsidR="007747A6" w:rsidRDefault="007747A6" w:rsidP="007747A6">
      <w:pPr>
        <w:rPr>
          <w:rFonts w:ascii="Arial" w:hAnsi="Arial" w:cs="Arial"/>
          <w:b/>
          <w:sz w:val="24"/>
        </w:rPr>
      </w:pPr>
      <w:r>
        <w:rPr>
          <w:rFonts w:ascii="Arial" w:hAnsi="Arial" w:cs="Arial"/>
          <w:b/>
          <w:color w:val="0000FF"/>
          <w:sz w:val="24"/>
        </w:rPr>
        <w:t>S4-AHI864</w:t>
      </w:r>
      <w:r>
        <w:rPr>
          <w:rFonts w:ascii="Arial" w:hAnsi="Arial" w:cs="Arial"/>
          <w:b/>
          <w:color w:val="0000FF"/>
          <w:sz w:val="24"/>
        </w:rPr>
        <w:tab/>
      </w:r>
      <w:r>
        <w:rPr>
          <w:rFonts w:ascii="Arial" w:hAnsi="Arial" w:cs="Arial"/>
          <w:b/>
          <w:sz w:val="24"/>
        </w:rPr>
        <w:t>AAC family</w:t>
      </w:r>
    </w:p>
    <w:p w14:paraId="3D4671AA" w14:textId="77777777" w:rsidR="007747A6" w:rsidRDefault="007747A6" w:rsidP="007747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26.117 v0.5.0</w:t>
      </w:r>
      <w:r>
        <w:rPr>
          <w:i/>
        </w:rPr>
        <w:br/>
      </w:r>
      <w:r>
        <w:rPr>
          <w:i/>
        </w:rPr>
        <w:tab/>
      </w:r>
      <w:r>
        <w:rPr>
          <w:i/>
        </w:rPr>
        <w:tab/>
      </w:r>
      <w:r>
        <w:rPr>
          <w:i/>
        </w:rPr>
        <w:tab/>
      </w:r>
      <w:r>
        <w:rPr>
          <w:i/>
        </w:rPr>
        <w:tab/>
      </w:r>
      <w:r>
        <w:rPr>
          <w:i/>
        </w:rPr>
        <w:tab/>
        <w:t>Source: Sony Mobile Communications</w:t>
      </w:r>
    </w:p>
    <w:p w14:paraId="52835FB2" w14:textId="77777777" w:rsidR="007747A6" w:rsidRDefault="007747A6" w:rsidP="007747A6">
      <w:pPr>
        <w:rPr>
          <w:rFonts w:ascii="Arial" w:hAnsi="Arial" w:cs="Arial"/>
          <w:b/>
        </w:rPr>
      </w:pPr>
      <w:r>
        <w:rPr>
          <w:rFonts w:ascii="Arial" w:hAnsi="Arial" w:cs="Arial"/>
          <w:b/>
        </w:rPr>
        <w:t xml:space="preserve">Discussion: </w:t>
      </w:r>
    </w:p>
    <w:p w14:paraId="14FB20CF" w14:textId="77777777" w:rsidR="00C3188D" w:rsidRDefault="00C3188D" w:rsidP="00C3188D">
      <w:pPr>
        <w:pStyle w:val="Discussion"/>
        <w:rPr>
          <w:rFonts w:ascii="Arial" w:hAnsi="Arial" w:cs="Arial"/>
          <w:b/>
        </w:rPr>
      </w:pPr>
      <w:r w:rsidRPr="00685B01">
        <w:t>This contribution was revised to AHI888 before the meeting, due to 3GU submission formalities</w:t>
      </w:r>
      <w:r>
        <w:rPr>
          <w:rFonts w:ascii="Arial" w:hAnsi="Arial" w:cs="Arial"/>
          <w:b/>
        </w:rPr>
        <w:t xml:space="preserve"> </w:t>
      </w:r>
    </w:p>
    <w:p w14:paraId="01266352"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S4-AHI888</w:t>
      </w:r>
      <w:r>
        <w:rPr>
          <w:color w:val="993300"/>
          <w:u w:val="single"/>
        </w:rPr>
        <w:t>.</w:t>
      </w:r>
    </w:p>
    <w:p w14:paraId="38BCE428" w14:textId="77777777" w:rsidR="00C3188D" w:rsidRDefault="00C3188D" w:rsidP="00C3188D">
      <w:pPr>
        <w:rPr>
          <w:rFonts w:ascii="Arial" w:hAnsi="Arial" w:cs="Arial"/>
          <w:b/>
          <w:sz w:val="24"/>
        </w:rPr>
      </w:pPr>
      <w:r>
        <w:rPr>
          <w:rFonts w:ascii="Arial" w:hAnsi="Arial" w:cs="Arial"/>
          <w:b/>
          <w:color w:val="0000FF"/>
          <w:sz w:val="24"/>
        </w:rPr>
        <w:t>S4-AHI888</w:t>
      </w:r>
      <w:r>
        <w:rPr>
          <w:rFonts w:ascii="Arial" w:hAnsi="Arial" w:cs="Arial"/>
          <w:b/>
          <w:color w:val="0000FF"/>
          <w:sz w:val="24"/>
        </w:rPr>
        <w:tab/>
      </w:r>
      <w:r>
        <w:rPr>
          <w:rFonts w:ascii="Arial" w:hAnsi="Arial" w:cs="Arial"/>
          <w:b/>
          <w:sz w:val="24"/>
        </w:rPr>
        <w:t>AAC family</w:t>
      </w:r>
    </w:p>
    <w:p w14:paraId="4189A22E" w14:textId="77777777" w:rsidR="00C3188D" w:rsidRDefault="00C3188D" w:rsidP="00C3188D">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26.117 v0.5.0</w:t>
      </w:r>
      <w:r>
        <w:rPr>
          <w:i/>
        </w:rPr>
        <w:br/>
      </w:r>
      <w:r>
        <w:rPr>
          <w:i/>
        </w:rPr>
        <w:tab/>
      </w:r>
      <w:r>
        <w:rPr>
          <w:i/>
        </w:rPr>
        <w:tab/>
      </w:r>
      <w:r>
        <w:rPr>
          <w:i/>
        </w:rPr>
        <w:tab/>
      </w:r>
      <w:r>
        <w:rPr>
          <w:i/>
        </w:rPr>
        <w:tab/>
      </w:r>
      <w:r>
        <w:rPr>
          <w:i/>
        </w:rPr>
        <w:tab/>
        <w:t>Source: Sony Mobile Communications</w:t>
      </w:r>
    </w:p>
    <w:p w14:paraId="581FA73C" w14:textId="77777777" w:rsidR="00C3188D" w:rsidRDefault="00C3188D" w:rsidP="00C3188D">
      <w:pPr>
        <w:rPr>
          <w:color w:val="808080"/>
        </w:rPr>
      </w:pPr>
      <w:r>
        <w:rPr>
          <w:color w:val="808080"/>
        </w:rPr>
        <w:t>(Replaces S4-AHI864)</w:t>
      </w:r>
    </w:p>
    <w:p w14:paraId="515F918C" w14:textId="77777777" w:rsidR="00C3188D" w:rsidRDefault="00C3188D" w:rsidP="00C3188D">
      <w:pPr>
        <w:rPr>
          <w:rFonts w:ascii="Arial" w:hAnsi="Arial" w:cs="Arial"/>
          <w:b/>
        </w:rPr>
      </w:pPr>
      <w:r>
        <w:rPr>
          <w:rFonts w:ascii="Arial" w:hAnsi="Arial" w:cs="Arial"/>
          <w:b/>
        </w:rPr>
        <w:t xml:space="preserve">Discussion: </w:t>
      </w:r>
    </w:p>
    <w:p w14:paraId="5A5F7F26" w14:textId="77777777" w:rsidR="00C3188D" w:rsidRPr="00685B01" w:rsidRDefault="00C3188D" w:rsidP="00C3188D">
      <w:pPr>
        <w:pStyle w:val="Discussion"/>
      </w:pPr>
      <w:r w:rsidRPr="00685B01">
        <w:t>Thomas - scope - intention was to enable use of the profiles elsewhere, i.e. to reference them, e.g. for OTT streaming services. Peter - the change does not prevent others from using this spec as reference. Thomas - ok with removing, but could also add “possibly”. Paul - suggest make the context clear, add second sentence about offering the profiles for other streaming applications.</w:t>
      </w:r>
    </w:p>
    <w:p w14:paraId="1C9DC619" w14:textId="77777777" w:rsidR="00C3188D" w:rsidRDefault="00C3188D" w:rsidP="00C3188D">
      <w:pPr>
        <w:pStyle w:val="Discussion"/>
      </w:pPr>
      <w:r w:rsidRPr="00685B01">
        <w:t xml:space="preserve">Frederic drafts new text online. </w:t>
      </w:r>
      <w:r>
        <w:t>It is agreeable.</w:t>
      </w:r>
    </w:p>
    <w:p w14:paraId="6BC57922" w14:textId="77777777" w:rsidR="00C3188D" w:rsidRPr="00685B01" w:rsidRDefault="00C3188D" w:rsidP="00C3188D">
      <w:pPr>
        <w:pStyle w:val="Discussion"/>
      </w:pPr>
      <w:r w:rsidRPr="00685B01">
        <w:t>Thomas - on “encoding”, for video we generally define bitstream requirements because we don’t deal with the encoder itself.</w:t>
      </w:r>
    </w:p>
    <w:p w14:paraId="11C4F535" w14:textId="77777777" w:rsidR="00C3188D" w:rsidRPr="00685B01" w:rsidRDefault="00C3188D" w:rsidP="00C3188D">
      <w:pPr>
        <w:pStyle w:val="Discussion"/>
      </w:pPr>
      <w:r w:rsidRPr="00685B01">
        <w:t>Peter - suggest to review 879 first, also addresses this aspect.</w:t>
      </w:r>
    </w:p>
    <w:p w14:paraId="4BFF9C70" w14:textId="77777777" w:rsidR="00C3188D" w:rsidRPr="00685B01" w:rsidRDefault="00C3188D" w:rsidP="00C3188D">
      <w:pPr>
        <w:pStyle w:val="Discussion"/>
      </w:pPr>
      <w:r w:rsidRPr="00685B01">
        <w:t>Thomas - agree to make it consistent. Might have some difference between treatment of audio and video.</w:t>
      </w:r>
    </w:p>
    <w:p w14:paraId="282158A5" w14:textId="77777777" w:rsidR="00C3188D" w:rsidRPr="00685B01" w:rsidRDefault="00C3188D" w:rsidP="00C3188D">
      <w:pPr>
        <w:pStyle w:val="Discussion"/>
      </w:pPr>
      <w:r w:rsidRPr="00685B01">
        <w:t>Tomas - need “bitstream” in title at all?</w:t>
      </w:r>
    </w:p>
    <w:p w14:paraId="22527142" w14:textId="77777777" w:rsidR="00C3188D" w:rsidRPr="00685B01" w:rsidRDefault="00C3188D" w:rsidP="00C3188D">
      <w:pPr>
        <w:pStyle w:val="Discussion"/>
      </w:pPr>
      <w:r w:rsidRPr="00685B01">
        <w:t xml:space="preserve">Peter yes, need consistency, but let’s address the core issue with this </w:t>
      </w:r>
      <w:proofErr w:type="spellStart"/>
      <w:r w:rsidRPr="00685B01">
        <w:t>tdoc</w:t>
      </w:r>
      <w:proofErr w:type="spellEnd"/>
      <w:r w:rsidRPr="00685B01">
        <w:t>, on AAC family.</w:t>
      </w:r>
    </w:p>
    <w:p w14:paraId="4FCFB71C" w14:textId="77777777" w:rsidR="00C3188D" w:rsidRPr="00685B01" w:rsidRDefault="00C3188D" w:rsidP="00C3188D">
      <w:pPr>
        <w:pStyle w:val="Discussion"/>
      </w:pPr>
      <w:r w:rsidRPr="00685B01">
        <w:t xml:space="preserve">Thomas - prefer to keep “bitstream” since it’s a key term. On AAC family, ok as long as we are clear and it is all defined in the </w:t>
      </w:r>
      <w:proofErr w:type="spellStart"/>
      <w:r w:rsidRPr="00685B01">
        <w:t>AACplus</w:t>
      </w:r>
      <w:proofErr w:type="spellEnd"/>
      <w:r w:rsidRPr="00685B01">
        <w:t xml:space="preserve"> spec. Also bringing in new terms. Frederic - these terms will be familiar with audio experts.</w:t>
      </w:r>
    </w:p>
    <w:p w14:paraId="6EB0879C" w14:textId="77777777" w:rsidR="00C3188D" w:rsidRPr="00685B01" w:rsidRDefault="00C3188D" w:rsidP="00C3188D">
      <w:pPr>
        <w:pStyle w:val="Discussion"/>
      </w:pPr>
      <w:r w:rsidRPr="00685B01">
        <w:lastRenderedPageBreak/>
        <w:t xml:space="preserve">Peter - </w:t>
      </w:r>
      <w:proofErr w:type="spellStart"/>
      <w:r w:rsidRPr="00685B01">
        <w:t>eAACplus</w:t>
      </w:r>
      <w:proofErr w:type="spellEnd"/>
      <w:r w:rsidRPr="00685B01">
        <w:t xml:space="preserve"> was introduced in 2005, when the focus was on reducing bitrate for downlink. But these days we need to be more supportive of formats with higher quality when audio bitrate is not a prime concern.</w:t>
      </w:r>
    </w:p>
    <w:p w14:paraId="054F4EBB" w14:textId="77777777" w:rsidR="00C3188D" w:rsidRPr="00685B01" w:rsidRDefault="00C3188D" w:rsidP="00C3188D">
      <w:pPr>
        <w:pStyle w:val="Discussion"/>
      </w:pPr>
      <w:r w:rsidRPr="00685B01">
        <w:rPr>
          <w:rFonts w:ascii="Arial Unicode MS" w:eastAsia="Arial Unicode MS" w:hAnsi="Arial Unicode MS" w:cs="Arial Unicode MS"/>
        </w:rPr>
        <w:t>Stefan - looking at 6.3.2.2 could be “sender requirements” → done with the headings issue.</w:t>
      </w:r>
    </w:p>
    <w:p w14:paraId="4E8C1481" w14:textId="77777777" w:rsidR="00C3188D" w:rsidRPr="00685B01" w:rsidRDefault="00C3188D" w:rsidP="00C3188D">
      <w:pPr>
        <w:pStyle w:val="Discussion"/>
      </w:pPr>
      <w:r w:rsidRPr="00685B01">
        <w:t xml:space="preserve">Frederic - could also make explicit recommendations concerning bitrates, e.g. </w:t>
      </w:r>
    </w:p>
    <w:p w14:paraId="6EFB7805" w14:textId="77777777" w:rsidR="00C3188D" w:rsidRPr="00685B01" w:rsidRDefault="00C3188D" w:rsidP="00C3188D">
      <w:pPr>
        <w:pStyle w:val="Discussion"/>
      </w:pPr>
      <w:r w:rsidRPr="00685B01">
        <w:t xml:space="preserve">Stefan - </w:t>
      </w:r>
      <w:proofErr w:type="spellStart"/>
      <w:r w:rsidRPr="00685B01">
        <w:t>AACplus</w:t>
      </w:r>
      <w:proofErr w:type="spellEnd"/>
      <w:r w:rsidRPr="00685B01">
        <w:t xml:space="preserve"> supports up to 48kbps.</w:t>
      </w:r>
    </w:p>
    <w:p w14:paraId="40384BE1" w14:textId="77777777" w:rsidR="00C3188D" w:rsidRPr="00685B01" w:rsidRDefault="00C3188D" w:rsidP="00C3188D">
      <w:pPr>
        <w:pStyle w:val="Discussion"/>
      </w:pPr>
      <w:r w:rsidRPr="00685B01">
        <w:t xml:space="preserve">Peter - good point, but this limitation is not apparent from the specs. Stefan - codec </w:t>
      </w:r>
      <w:proofErr w:type="spellStart"/>
      <w:r w:rsidRPr="00685B01">
        <w:t>characterisation</w:t>
      </w:r>
      <w:proofErr w:type="spellEnd"/>
      <w:r w:rsidRPr="00685B01">
        <w:t xml:space="preserve"> report only went u to 48kbps. Need some adjustments to get the code to work with higher bitrates. Peter - is the command line tool the limiter here? Stefan - need to check the spec about limitations.</w:t>
      </w:r>
    </w:p>
    <w:p w14:paraId="4AC3DE83" w14:textId="77777777" w:rsidR="00C3188D" w:rsidRPr="00685B01" w:rsidRDefault="00C3188D" w:rsidP="00C3188D">
      <w:pPr>
        <w:pStyle w:val="Discussion"/>
      </w:pPr>
      <w:r w:rsidRPr="00685B01">
        <w:t xml:space="preserve">Thomas - note text still needs checking - wanted to suggests “include” rather than “consists of”. </w:t>
      </w:r>
      <w:proofErr w:type="gramStart"/>
      <w:r w:rsidRPr="00685B01">
        <w:t>So</w:t>
      </w:r>
      <w:proofErr w:type="gramEnd"/>
      <w:r w:rsidRPr="00685B01">
        <w:t xml:space="preserve"> need to check if we want to support bitrates higher than 48kbps.</w:t>
      </w:r>
    </w:p>
    <w:p w14:paraId="573C3762" w14:textId="77777777" w:rsidR="00C3188D" w:rsidRPr="00685B01" w:rsidRDefault="00C3188D" w:rsidP="00C3188D">
      <w:pPr>
        <w:pStyle w:val="Discussion"/>
      </w:pPr>
      <w:r w:rsidRPr="00685B01">
        <w:t>Frederic - think we had AAC-LC in PSS. It is confirmed that we want bitrates above 48kbps.</w:t>
      </w:r>
    </w:p>
    <w:p w14:paraId="3C2584BE" w14:textId="77777777" w:rsidR="00C3188D" w:rsidRDefault="00C3188D" w:rsidP="00C3188D">
      <w:pPr>
        <w:pStyle w:val="Discussion"/>
      </w:pPr>
      <w:r>
        <w:t>Revision of S4-AHI864. One change on-line,</w:t>
      </w:r>
    </w:p>
    <w:p w14:paraId="06623436" w14:textId="77777777" w:rsidR="00C3188D" w:rsidRDefault="00C3188D" w:rsidP="00C318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99E2A" w14:textId="77777777" w:rsidR="00C3188D" w:rsidRDefault="00C3188D" w:rsidP="007747A6">
      <w:pPr>
        <w:rPr>
          <w:color w:val="993300"/>
          <w:u w:val="single"/>
        </w:rPr>
      </w:pPr>
    </w:p>
    <w:p w14:paraId="54B55A9E" w14:textId="77777777" w:rsidR="00C3188D" w:rsidRDefault="00C3188D" w:rsidP="007747A6">
      <w:pPr>
        <w:rPr>
          <w:color w:val="993300"/>
          <w:u w:val="single"/>
        </w:rPr>
      </w:pPr>
    </w:p>
    <w:p w14:paraId="4C62436E" w14:textId="77777777" w:rsidR="007747A6" w:rsidRDefault="007747A6" w:rsidP="007747A6">
      <w:pPr>
        <w:rPr>
          <w:rFonts w:ascii="Arial" w:hAnsi="Arial" w:cs="Arial"/>
          <w:b/>
          <w:sz w:val="24"/>
        </w:rPr>
      </w:pPr>
      <w:r>
        <w:rPr>
          <w:rFonts w:ascii="Arial" w:hAnsi="Arial" w:cs="Arial"/>
          <w:b/>
          <w:color w:val="0000FF"/>
          <w:sz w:val="24"/>
        </w:rPr>
        <w:t>S4-AHI879</w:t>
      </w:r>
      <w:r>
        <w:rPr>
          <w:rFonts w:ascii="Arial" w:hAnsi="Arial" w:cs="Arial"/>
          <w:b/>
          <w:color w:val="0000FF"/>
          <w:sz w:val="24"/>
        </w:rPr>
        <w:tab/>
      </w:r>
      <w:r>
        <w:rPr>
          <w:rFonts w:ascii="Arial" w:hAnsi="Arial" w:cs="Arial"/>
          <w:b/>
          <w:sz w:val="24"/>
        </w:rPr>
        <w:t>Proposed Updates to Audio Operation Points</w:t>
      </w:r>
    </w:p>
    <w:p w14:paraId="70C1A4B4" w14:textId="77777777" w:rsidR="007747A6" w:rsidRDefault="007747A6" w:rsidP="007747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26.117 v0.1.0</w:t>
      </w:r>
      <w:r>
        <w:rPr>
          <w:i/>
        </w:rPr>
        <w:br/>
      </w:r>
      <w:r>
        <w:rPr>
          <w:i/>
        </w:rPr>
        <w:tab/>
      </w:r>
      <w:r>
        <w:rPr>
          <w:i/>
        </w:rPr>
        <w:tab/>
      </w:r>
      <w:r>
        <w:rPr>
          <w:i/>
        </w:rPr>
        <w:tab/>
      </w:r>
      <w:r>
        <w:rPr>
          <w:i/>
        </w:rPr>
        <w:tab/>
      </w:r>
      <w:r>
        <w:rPr>
          <w:i/>
        </w:rPr>
        <w:tab/>
        <w:t>Source: Qualcomm Incorporated</w:t>
      </w:r>
    </w:p>
    <w:p w14:paraId="4FD8941C" w14:textId="77777777" w:rsidR="007747A6" w:rsidRDefault="007747A6" w:rsidP="007747A6">
      <w:pPr>
        <w:rPr>
          <w:rFonts w:ascii="Arial" w:hAnsi="Arial" w:cs="Arial"/>
          <w:b/>
        </w:rPr>
      </w:pPr>
      <w:r>
        <w:rPr>
          <w:rFonts w:ascii="Arial" w:hAnsi="Arial" w:cs="Arial"/>
          <w:b/>
        </w:rPr>
        <w:t xml:space="preserve">Discussion: </w:t>
      </w:r>
    </w:p>
    <w:p w14:paraId="42B6E6CA" w14:textId="77777777" w:rsidR="00C3188D" w:rsidRPr="00685B01" w:rsidRDefault="00C3188D" w:rsidP="00C3188D">
      <w:pPr>
        <w:pStyle w:val="Discussion"/>
      </w:pPr>
      <w:r w:rsidRPr="00685B01">
        <w:t>Thomas - reference corrected, and the link works now.</w:t>
      </w:r>
    </w:p>
    <w:p w14:paraId="7DC0AD71" w14:textId="77777777" w:rsidR="00C3188D" w:rsidRDefault="00C3188D" w:rsidP="00C3188D">
      <w:pPr>
        <w:pStyle w:val="Discussion"/>
      </w:pPr>
      <w:r w:rsidRPr="00685B01">
        <w:t xml:space="preserve">Peter - on transmitter requirements, often have tighter requirements for encoding compared to decoding. </w:t>
      </w:r>
      <w:r>
        <w:t>Prefer only two clauses.</w:t>
      </w:r>
    </w:p>
    <w:p w14:paraId="63CAD4FD" w14:textId="77777777" w:rsidR="00C3188D" w:rsidRPr="00685B01" w:rsidRDefault="00C3188D" w:rsidP="00C3188D">
      <w:pPr>
        <w:pStyle w:val="Discussion"/>
      </w:pPr>
      <w:r w:rsidRPr="00685B01">
        <w:t>Thomas, agree “sender” is better term than “transmitter”.</w:t>
      </w:r>
    </w:p>
    <w:p w14:paraId="7759E15F" w14:textId="77777777" w:rsidR="00C3188D" w:rsidRPr="00685B01" w:rsidRDefault="00C3188D" w:rsidP="00C3188D">
      <w:pPr>
        <w:pStyle w:val="Discussion"/>
      </w:pPr>
      <w:r w:rsidRPr="00685B01">
        <w:t>Thorsten - some sources might derive the bitstream from other formats, or form an offline-encoded file.</w:t>
      </w:r>
    </w:p>
    <w:p w14:paraId="4E27F631" w14:textId="77777777" w:rsidR="00C3188D" w:rsidRPr="00685B01" w:rsidRDefault="00C3188D" w:rsidP="00C3188D">
      <w:pPr>
        <w:pStyle w:val="Discussion"/>
      </w:pPr>
      <w:r w:rsidRPr="00685B01">
        <w:t>Paul - for uplink the encoding requirements are implicit in the bitstream requirements.</w:t>
      </w:r>
    </w:p>
    <w:p w14:paraId="6E1C993A" w14:textId="77777777" w:rsidR="00C3188D" w:rsidRPr="00685B01" w:rsidRDefault="00C3188D" w:rsidP="00C3188D">
      <w:pPr>
        <w:pStyle w:val="Discussion"/>
      </w:pPr>
      <w:r w:rsidRPr="00685B01">
        <w:t>Thomas - important aspect for live uplink is the real-time encoding.</w:t>
      </w:r>
    </w:p>
    <w:p w14:paraId="5A2F47B2" w14:textId="77777777" w:rsidR="00C3188D" w:rsidRPr="00685B01" w:rsidRDefault="00C3188D" w:rsidP="00C3188D">
      <w:pPr>
        <w:pStyle w:val="Discussion"/>
      </w:pPr>
      <w:r w:rsidRPr="00685B01">
        <w:t>Thorsten - need to be explicit about real-time encoding? Implementation could upstream a lower format.</w:t>
      </w:r>
    </w:p>
    <w:p w14:paraId="62DE5ACB" w14:textId="77777777" w:rsidR="00C3188D" w:rsidRPr="00685B01" w:rsidRDefault="00C3188D" w:rsidP="00C3188D">
      <w:pPr>
        <w:pStyle w:val="Discussion"/>
      </w:pPr>
      <w:r w:rsidRPr="00685B01">
        <w:t>Peter - implementer wanting to do live uplink should be well aware of the need for real-time capture and encoding, so agrees with Thorsten.</w:t>
      </w:r>
    </w:p>
    <w:p w14:paraId="074E0381" w14:textId="77777777" w:rsidR="00C3188D" w:rsidRPr="00685B01" w:rsidRDefault="00C3188D" w:rsidP="00C3188D">
      <w:pPr>
        <w:pStyle w:val="Discussion"/>
      </w:pPr>
      <w:r w:rsidRPr="00685B01">
        <w:t>Frederic amends the 6.2.2.3 text online.</w:t>
      </w:r>
    </w:p>
    <w:p w14:paraId="56E9129A" w14:textId="77777777" w:rsidR="00C3188D" w:rsidRPr="00685B01" w:rsidRDefault="00C3188D" w:rsidP="00C3188D">
      <w:pPr>
        <w:pStyle w:val="Discussion"/>
      </w:pPr>
      <w:r w:rsidRPr="00685B01">
        <w:t>Peter - for downlink it’s not necessarily real-time.</w:t>
      </w:r>
    </w:p>
    <w:p w14:paraId="467B7443" w14:textId="77777777" w:rsidR="00C3188D" w:rsidRPr="00685B01" w:rsidRDefault="00C3188D" w:rsidP="00C3188D">
      <w:pPr>
        <w:pStyle w:val="Discussion"/>
      </w:pPr>
      <w:r w:rsidRPr="00685B01">
        <w:t>Discussion on real-time in 5GMS and FLUS; need to be explicit or not.</w:t>
      </w:r>
    </w:p>
    <w:p w14:paraId="092811C6" w14:textId="77777777" w:rsidR="00C3188D" w:rsidRPr="00685B01" w:rsidRDefault="00C3188D" w:rsidP="00C3188D">
      <w:pPr>
        <w:pStyle w:val="Discussion"/>
      </w:pPr>
      <w:r w:rsidRPr="00685B01">
        <w:rPr>
          <w:rFonts w:ascii="Arial Unicode MS" w:eastAsia="Arial Unicode MS" w:hAnsi="Arial Unicode MS" w:cs="Arial Unicode MS"/>
        </w:rPr>
        <w:t>Then need to also be specific about playback as well → add “real-time” there.</w:t>
      </w:r>
    </w:p>
    <w:p w14:paraId="613E8DD4" w14:textId="77777777" w:rsidR="00C3188D" w:rsidRPr="00685B01" w:rsidRDefault="00C3188D" w:rsidP="00C3188D">
      <w:pPr>
        <w:pStyle w:val="Discussion"/>
      </w:pPr>
      <w:r w:rsidRPr="00685B01">
        <w:t>Paul - then readers might question what is meant by “real-time” - e.g. is any encoding latency allowed?</w:t>
      </w:r>
    </w:p>
    <w:p w14:paraId="37D3E0FF" w14:textId="77777777" w:rsidR="00C3188D" w:rsidRPr="00685B01" w:rsidRDefault="00C3188D" w:rsidP="00C3188D">
      <w:pPr>
        <w:pStyle w:val="Discussion"/>
      </w:pPr>
      <w:r w:rsidRPr="00685B01">
        <w:t>Frederic - agreeable if we remove “real-time”?</w:t>
      </w:r>
    </w:p>
    <w:p w14:paraId="566B6E74" w14:textId="77777777" w:rsidR="00C3188D" w:rsidRPr="00685B01" w:rsidRDefault="00C3188D" w:rsidP="00C3188D">
      <w:pPr>
        <w:pStyle w:val="Discussion"/>
      </w:pPr>
      <w:r w:rsidRPr="00685B01">
        <w:t>Peter - still an issue with having three clauses for each operation point; two should be enough.</w:t>
      </w:r>
    </w:p>
    <w:p w14:paraId="72792D7B" w14:textId="77777777" w:rsidR="00C3188D" w:rsidRPr="00685B01" w:rsidRDefault="00C3188D" w:rsidP="00C3188D">
      <w:pPr>
        <w:pStyle w:val="Discussion"/>
      </w:pPr>
      <w:r w:rsidRPr="00685B01">
        <w:t>Thomas - if not agreeable then k to note it, also withdraw related contribution.</w:t>
      </w:r>
    </w:p>
    <w:p w14:paraId="2DD2C39E"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748A9" w14:textId="77777777" w:rsidR="00C3188D" w:rsidRPr="00685B01" w:rsidRDefault="00C3188D" w:rsidP="00C3188D">
      <w:pPr>
        <w:ind w:left="1420"/>
        <w:rPr>
          <w:lang w:val="en-US"/>
        </w:rPr>
      </w:pPr>
      <w:r w:rsidRPr="00685B01">
        <w:rPr>
          <w:lang w:val="en-US"/>
        </w:rPr>
        <w:t>Audio aspects of 885, 886, 883 will be incorporated into 26.117 and the resulting draft will be open for comment till the end of the meeting.</w:t>
      </w:r>
    </w:p>
    <w:p w14:paraId="719B4113" w14:textId="77777777" w:rsidR="00C3188D" w:rsidRPr="00685B01" w:rsidRDefault="00C3188D" w:rsidP="00C3188D">
      <w:pPr>
        <w:ind w:left="1420"/>
        <w:rPr>
          <w:lang w:val="en-US"/>
        </w:rPr>
      </w:pPr>
      <w:r w:rsidRPr="00685B01">
        <w:rPr>
          <w:lang w:val="en-US"/>
        </w:rPr>
        <w:t xml:space="preserve">Draft TS 26.117 allocated </w:t>
      </w:r>
      <w:proofErr w:type="spellStart"/>
      <w:r w:rsidRPr="00685B01">
        <w:rPr>
          <w:lang w:val="en-US"/>
        </w:rPr>
        <w:t>tdoc</w:t>
      </w:r>
      <w:proofErr w:type="spellEnd"/>
      <w:r w:rsidRPr="00685B01">
        <w:rPr>
          <w:lang w:val="en-US"/>
        </w:rPr>
        <w:t xml:space="preserve"> AHI900 as V0.6.0.</w:t>
      </w:r>
    </w:p>
    <w:p w14:paraId="6C1C7341" w14:textId="77777777" w:rsidR="00C3188D" w:rsidRPr="00685B01" w:rsidRDefault="00C3188D" w:rsidP="00C3188D">
      <w:pPr>
        <w:ind w:left="1420"/>
        <w:rPr>
          <w:lang w:val="en-US"/>
        </w:rPr>
      </w:pPr>
      <w:proofErr w:type="gramStart"/>
      <w:r w:rsidRPr="00685B01">
        <w:rPr>
          <w:lang w:val="en-US"/>
        </w:rPr>
        <w:t>So</w:t>
      </w:r>
      <w:proofErr w:type="gramEnd"/>
      <w:r w:rsidRPr="00685B01">
        <w:rPr>
          <w:lang w:val="en-US"/>
        </w:rPr>
        <w:t xml:space="preserve"> need to add an outstanding issue on the cover page.</w:t>
      </w:r>
    </w:p>
    <w:p w14:paraId="1A7E8079" w14:textId="77777777" w:rsidR="00C3188D" w:rsidRDefault="00C3188D" w:rsidP="007747A6">
      <w:pPr>
        <w:rPr>
          <w:color w:val="993300"/>
          <w:u w:val="single"/>
        </w:rPr>
      </w:pPr>
    </w:p>
    <w:p w14:paraId="02135F2D" w14:textId="77777777" w:rsidR="00C3188D" w:rsidRDefault="00C3188D" w:rsidP="007747A6">
      <w:pPr>
        <w:rPr>
          <w:color w:val="993300"/>
          <w:u w:val="single"/>
        </w:rPr>
      </w:pPr>
    </w:p>
    <w:p w14:paraId="3C37042F" w14:textId="77777777" w:rsidR="007747A6" w:rsidRDefault="007747A6" w:rsidP="007747A6">
      <w:pPr>
        <w:rPr>
          <w:rFonts w:ascii="Arial" w:hAnsi="Arial" w:cs="Arial"/>
          <w:b/>
          <w:sz w:val="24"/>
        </w:rPr>
      </w:pPr>
      <w:r>
        <w:rPr>
          <w:rFonts w:ascii="Arial" w:hAnsi="Arial" w:cs="Arial"/>
          <w:b/>
          <w:color w:val="0000FF"/>
          <w:sz w:val="24"/>
        </w:rPr>
        <w:t>S4-AHI880</w:t>
      </w:r>
      <w:r>
        <w:rPr>
          <w:rFonts w:ascii="Arial" w:hAnsi="Arial" w:cs="Arial"/>
          <w:b/>
          <w:color w:val="0000FF"/>
          <w:sz w:val="24"/>
        </w:rPr>
        <w:tab/>
      </w:r>
      <w:r>
        <w:rPr>
          <w:rFonts w:ascii="Arial" w:hAnsi="Arial" w:cs="Arial"/>
          <w:b/>
          <w:sz w:val="24"/>
        </w:rPr>
        <w:t>Proposed Updates to Transport Mapping</w:t>
      </w:r>
    </w:p>
    <w:p w14:paraId="25A859D1" w14:textId="77777777" w:rsidR="007747A6" w:rsidRDefault="007747A6" w:rsidP="007747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26.117 v0.1.0</w:t>
      </w:r>
      <w:r>
        <w:rPr>
          <w:i/>
        </w:rPr>
        <w:br/>
      </w:r>
      <w:r>
        <w:rPr>
          <w:i/>
        </w:rPr>
        <w:tab/>
      </w:r>
      <w:r>
        <w:rPr>
          <w:i/>
        </w:rPr>
        <w:tab/>
      </w:r>
      <w:r>
        <w:rPr>
          <w:i/>
        </w:rPr>
        <w:tab/>
      </w:r>
      <w:r>
        <w:rPr>
          <w:i/>
        </w:rPr>
        <w:tab/>
      </w:r>
      <w:r>
        <w:rPr>
          <w:i/>
        </w:rPr>
        <w:tab/>
        <w:t>Source: Qualcomm Incorporated</w:t>
      </w:r>
    </w:p>
    <w:p w14:paraId="468A7021" w14:textId="77777777" w:rsidR="007747A6" w:rsidRDefault="007747A6" w:rsidP="007747A6">
      <w:pPr>
        <w:rPr>
          <w:rFonts w:ascii="Arial" w:hAnsi="Arial" w:cs="Arial"/>
          <w:b/>
        </w:rPr>
      </w:pPr>
      <w:r>
        <w:rPr>
          <w:rFonts w:ascii="Arial" w:hAnsi="Arial" w:cs="Arial"/>
          <w:b/>
        </w:rPr>
        <w:lastRenderedPageBreak/>
        <w:t xml:space="preserve">Discussion: </w:t>
      </w:r>
    </w:p>
    <w:p w14:paraId="47FC8D96" w14:textId="77777777" w:rsidR="007747A6" w:rsidRDefault="00C3188D" w:rsidP="00C3188D">
      <w:pPr>
        <w:pStyle w:val="Discussion"/>
      </w:pPr>
      <w:r>
        <w:t>None</w:t>
      </w:r>
    </w:p>
    <w:p w14:paraId="3ED0870A"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D9526A" w14:textId="77777777" w:rsidR="00C3188D" w:rsidRDefault="00C3188D" w:rsidP="007747A6">
      <w:pPr>
        <w:rPr>
          <w:color w:val="993300"/>
          <w:u w:val="single"/>
        </w:rPr>
      </w:pPr>
    </w:p>
    <w:p w14:paraId="0C3B86CD" w14:textId="77777777" w:rsidR="00C3188D" w:rsidRDefault="00C3188D" w:rsidP="007747A6">
      <w:pPr>
        <w:rPr>
          <w:color w:val="993300"/>
          <w:u w:val="single"/>
        </w:rPr>
      </w:pPr>
    </w:p>
    <w:p w14:paraId="62AF153A" w14:textId="77777777" w:rsidR="007747A6" w:rsidRDefault="007747A6" w:rsidP="007747A6">
      <w:pPr>
        <w:rPr>
          <w:rFonts w:ascii="Arial" w:hAnsi="Arial" w:cs="Arial"/>
          <w:b/>
          <w:sz w:val="24"/>
        </w:rPr>
      </w:pPr>
      <w:r>
        <w:rPr>
          <w:rFonts w:ascii="Arial" w:hAnsi="Arial" w:cs="Arial"/>
          <w:b/>
          <w:color w:val="0000FF"/>
          <w:sz w:val="24"/>
        </w:rPr>
        <w:t>S4-AHI900</w:t>
      </w:r>
      <w:r>
        <w:rPr>
          <w:rFonts w:ascii="Arial" w:hAnsi="Arial" w:cs="Arial"/>
          <w:b/>
          <w:color w:val="0000FF"/>
          <w:sz w:val="24"/>
        </w:rPr>
        <w:tab/>
      </w:r>
      <w:r>
        <w:rPr>
          <w:rFonts w:ascii="Arial" w:hAnsi="Arial" w:cs="Arial"/>
          <w:b/>
          <w:sz w:val="24"/>
        </w:rPr>
        <w:t>Draft of S4-191315: Draft TS 26.117 5G Media Streaming (5GMS); Speech and audio profiles (Release 16), v0.6.0</w:t>
      </w:r>
    </w:p>
    <w:p w14:paraId="71CE3918" w14:textId="77777777" w:rsidR="007747A6" w:rsidRDefault="007747A6" w:rsidP="007747A6">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26.117 v0.6.0</w:t>
      </w:r>
      <w:r>
        <w:rPr>
          <w:i/>
        </w:rPr>
        <w:br/>
      </w:r>
      <w:r>
        <w:rPr>
          <w:i/>
        </w:rPr>
        <w:tab/>
      </w:r>
      <w:r>
        <w:rPr>
          <w:i/>
        </w:rPr>
        <w:tab/>
      </w:r>
      <w:r>
        <w:rPr>
          <w:i/>
        </w:rPr>
        <w:tab/>
      </w:r>
      <w:r>
        <w:rPr>
          <w:i/>
        </w:rPr>
        <w:tab/>
      </w:r>
      <w:r>
        <w:rPr>
          <w:i/>
        </w:rPr>
        <w:tab/>
        <w:t>Source: Editor (Qualcomm Incorporated)</w:t>
      </w:r>
    </w:p>
    <w:p w14:paraId="0F71448F" w14:textId="77777777" w:rsidR="007747A6" w:rsidRDefault="007747A6" w:rsidP="007747A6">
      <w:pPr>
        <w:rPr>
          <w:rFonts w:ascii="Arial" w:hAnsi="Arial" w:cs="Arial"/>
          <w:b/>
        </w:rPr>
      </w:pPr>
      <w:r>
        <w:rPr>
          <w:rFonts w:ascii="Arial" w:hAnsi="Arial" w:cs="Arial"/>
          <w:b/>
        </w:rPr>
        <w:t xml:space="preserve">Discussion: </w:t>
      </w:r>
    </w:p>
    <w:p w14:paraId="075FD8BA" w14:textId="77777777" w:rsidR="00C3188D" w:rsidRPr="00685B01" w:rsidRDefault="00C3188D" w:rsidP="00C3188D">
      <w:pPr>
        <w:pStyle w:val="Discussion"/>
      </w:pPr>
      <w:proofErr w:type="gramStart"/>
      <w:r w:rsidRPr="00685B01">
        <w:t>Fred :</w:t>
      </w:r>
      <w:proofErr w:type="gramEnd"/>
      <w:r w:rsidRPr="00685B01">
        <w:t xml:space="preserve"> I would put the mention of the </w:t>
      </w:r>
      <w:proofErr w:type="spellStart"/>
      <w:r w:rsidRPr="00685B01">
        <w:t>Adhoc</w:t>
      </w:r>
      <w:proofErr w:type="spellEnd"/>
      <w:r w:rsidRPr="00685B01">
        <w:t xml:space="preserve"> in the cover page</w:t>
      </w:r>
    </w:p>
    <w:p w14:paraId="030A0295" w14:textId="77777777" w:rsidR="00C3188D" w:rsidRPr="00685B01" w:rsidRDefault="00C3188D" w:rsidP="00C3188D">
      <w:pPr>
        <w:pStyle w:val="Discussion"/>
      </w:pPr>
      <w:r w:rsidRPr="00685B01">
        <w:t>Fred: some editorial issue in the change history</w:t>
      </w:r>
    </w:p>
    <w:p w14:paraId="3211CBA5"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S4-AHI903</w:t>
      </w:r>
      <w:r>
        <w:rPr>
          <w:color w:val="993300"/>
          <w:u w:val="single"/>
        </w:rPr>
        <w:t>.</w:t>
      </w:r>
    </w:p>
    <w:p w14:paraId="6FBE57A7" w14:textId="77777777" w:rsidR="007747A6" w:rsidRDefault="007747A6" w:rsidP="007747A6">
      <w:pPr>
        <w:rPr>
          <w:rFonts w:ascii="Arial" w:hAnsi="Arial" w:cs="Arial"/>
          <w:b/>
          <w:sz w:val="24"/>
        </w:rPr>
      </w:pPr>
      <w:r>
        <w:rPr>
          <w:rFonts w:ascii="Arial" w:hAnsi="Arial" w:cs="Arial"/>
          <w:b/>
          <w:color w:val="0000FF"/>
          <w:sz w:val="24"/>
        </w:rPr>
        <w:t>S4-AHI903</w:t>
      </w:r>
      <w:r>
        <w:rPr>
          <w:rFonts w:ascii="Arial" w:hAnsi="Arial" w:cs="Arial"/>
          <w:b/>
          <w:color w:val="0000FF"/>
          <w:sz w:val="24"/>
        </w:rPr>
        <w:tab/>
      </w:r>
      <w:r>
        <w:rPr>
          <w:rFonts w:ascii="Arial" w:hAnsi="Arial" w:cs="Arial"/>
          <w:b/>
          <w:sz w:val="24"/>
        </w:rPr>
        <w:t>Draft of S4-191315: Draft TS 26.117 5G Media Streaming (5GMS); Speech and audio profiles (Release 16), v0.7.0</w:t>
      </w:r>
    </w:p>
    <w:p w14:paraId="743582EC" w14:textId="77777777" w:rsidR="007747A6" w:rsidRDefault="007747A6" w:rsidP="007747A6">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26.117 v0.6.0</w:t>
      </w:r>
      <w:r>
        <w:rPr>
          <w:i/>
        </w:rPr>
        <w:br/>
      </w:r>
      <w:r>
        <w:rPr>
          <w:i/>
        </w:rPr>
        <w:tab/>
      </w:r>
      <w:r>
        <w:rPr>
          <w:i/>
        </w:rPr>
        <w:tab/>
      </w:r>
      <w:r>
        <w:rPr>
          <w:i/>
        </w:rPr>
        <w:tab/>
      </w:r>
      <w:r>
        <w:rPr>
          <w:i/>
        </w:rPr>
        <w:tab/>
      </w:r>
      <w:r>
        <w:rPr>
          <w:i/>
        </w:rPr>
        <w:tab/>
        <w:t>Source: Editor (Qualcomm Incorporated)</w:t>
      </w:r>
    </w:p>
    <w:p w14:paraId="43EC8F3F" w14:textId="77777777" w:rsidR="007747A6" w:rsidRDefault="007747A6" w:rsidP="007747A6">
      <w:pPr>
        <w:rPr>
          <w:color w:val="808080"/>
        </w:rPr>
      </w:pPr>
      <w:r>
        <w:rPr>
          <w:color w:val="808080"/>
        </w:rPr>
        <w:t>(Replaces S4-AHI900)</w:t>
      </w:r>
    </w:p>
    <w:p w14:paraId="654032EF" w14:textId="77777777" w:rsidR="007747A6" w:rsidRDefault="007747A6" w:rsidP="007747A6">
      <w:pPr>
        <w:rPr>
          <w:rFonts w:ascii="Arial" w:hAnsi="Arial" w:cs="Arial"/>
          <w:b/>
        </w:rPr>
      </w:pPr>
      <w:r>
        <w:rPr>
          <w:rFonts w:ascii="Arial" w:hAnsi="Arial" w:cs="Arial"/>
          <w:b/>
        </w:rPr>
        <w:t xml:space="preserve">Discussion: </w:t>
      </w:r>
    </w:p>
    <w:p w14:paraId="6AEEECDD" w14:textId="77777777" w:rsidR="007747A6" w:rsidRDefault="007747A6" w:rsidP="00422E4E">
      <w:pPr>
        <w:pStyle w:val="Discussion"/>
      </w:pPr>
      <w:r>
        <w:t>Revision of S4-AHI900. Agreed to become S4-191334 (v. 0.9.0).</w:t>
      </w:r>
    </w:p>
    <w:p w14:paraId="6B01C5A8"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8A31C" w14:textId="77777777" w:rsidR="00422E4E" w:rsidRDefault="00422E4E" w:rsidP="007747A6">
      <w:pPr>
        <w:rPr>
          <w:color w:val="993300"/>
          <w:u w:val="single"/>
        </w:rPr>
      </w:pPr>
    </w:p>
    <w:p w14:paraId="6C66445B" w14:textId="77777777" w:rsidR="00422E4E" w:rsidRDefault="00422E4E" w:rsidP="007747A6">
      <w:pPr>
        <w:rPr>
          <w:color w:val="993300"/>
          <w:u w:val="single"/>
        </w:rPr>
      </w:pPr>
    </w:p>
    <w:p w14:paraId="2A59596F" w14:textId="77777777" w:rsidR="00422E4E" w:rsidRPr="00422E4E" w:rsidRDefault="00422E4E" w:rsidP="00422E4E">
      <w:pPr>
        <w:rPr>
          <w:rFonts w:ascii="Arial" w:hAnsi="Arial" w:cs="Arial"/>
          <w:sz w:val="24"/>
          <w:szCs w:val="24"/>
        </w:rPr>
      </w:pPr>
      <w:r w:rsidRPr="00422E4E">
        <w:rPr>
          <w:rFonts w:ascii="Arial" w:hAnsi="Arial" w:cs="Arial"/>
          <w:b/>
          <w:color w:val="0000FF"/>
          <w:sz w:val="24"/>
          <w:szCs w:val="24"/>
          <w:highlight w:val="yellow"/>
        </w:rPr>
        <w:t>S4-191334</w:t>
      </w:r>
      <w:r w:rsidRPr="00422E4E">
        <w:rPr>
          <w:rFonts w:ascii="Arial" w:hAnsi="Arial" w:cs="Arial"/>
          <w:sz w:val="24"/>
          <w:szCs w:val="24"/>
          <w:highlight w:val="yellow"/>
        </w:rPr>
        <w:t xml:space="preserve"> </w:t>
      </w:r>
      <w:r w:rsidRPr="00422E4E">
        <w:rPr>
          <w:rFonts w:ascii="Arial" w:hAnsi="Arial" w:cs="Arial"/>
          <w:b/>
          <w:sz w:val="24"/>
          <w:szCs w:val="24"/>
          <w:highlight w:val="yellow"/>
        </w:rPr>
        <w:t>Draft TS 26.117 v. 0.9.0</w:t>
      </w:r>
      <w:r w:rsidRPr="00422E4E">
        <w:rPr>
          <w:rFonts w:ascii="Arial" w:hAnsi="Arial" w:cs="Arial"/>
          <w:sz w:val="24"/>
          <w:szCs w:val="24"/>
          <w:highlight w:val="yellow"/>
        </w:rPr>
        <w:t xml:space="preserve"> from Editor (Qualcomm Incorporated)</w:t>
      </w:r>
      <w:r w:rsidRPr="00422E4E">
        <w:rPr>
          <w:rFonts w:ascii="Arial" w:hAnsi="Arial" w:cs="Arial"/>
          <w:sz w:val="24"/>
          <w:szCs w:val="24"/>
          <w:highlight w:val="yellow"/>
        </w:rPr>
        <w:tab/>
        <w:t xml:space="preserve">15.12 is </w:t>
      </w:r>
      <w:r w:rsidRPr="00422E4E">
        <w:rPr>
          <w:rFonts w:ascii="Arial" w:hAnsi="Arial" w:cs="Arial"/>
          <w:b/>
          <w:color w:val="FF0000"/>
          <w:sz w:val="24"/>
          <w:szCs w:val="24"/>
          <w:highlight w:val="yellow"/>
        </w:rPr>
        <w:t>agreed</w:t>
      </w:r>
      <w:r w:rsidRPr="00422E4E">
        <w:rPr>
          <w:rFonts w:ascii="Arial" w:hAnsi="Arial" w:cs="Arial"/>
          <w:color w:val="FF0000"/>
          <w:sz w:val="24"/>
          <w:szCs w:val="24"/>
          <w:highlight w:val="yellow"/>
        </w:rPr>
        <w:t xml:space="preserve"> </w:t>
      </w:r>
      <w:r w:rsidRPr="00422E4E">
        <w:rPr>
          <w:rFonts w:ascii="Arial" w:hAnsi="Arial" w:cs="Arial"/>
          <w:sz w:val="24"/>
          <w:szCs w:val="24"/>
          <w:highlight w:val="yellow"/>
        </w:rPr>
        <w:t>without presentation.</w:t>
      </w:r>
    </w:p>
    <w:p w14:paraId="40C8D343" w14:textId="77777777" w:rsidR="00422E4E" w:rsidRDefault="00422E4E" w:rsidP="007747A6">
      <w:pPr>
        <w:rPr>
          <w:color w:val="993300"/>
          <w:u w:val="single"/>
        </w:rPr>
      </w:pPr>
    </w:p>
    <w:p w14:paraId="735D864E" w14:textId="77777777" w:rsidR="00422E4E" w:rsidRDefault="00422E4E" w:rsidP="007747A6">
      <w:pPr>
        <w:rPr>
          <w:color w:val="993300"/>
          <w:u w:val="single"/>
        </w:rPr>
      </w:pPr>
    </w:p>
    <w:p w14:paraId="65F65DC9" w14:textId="77777777" w:rsidR="007747A6" w:rsidRDefault="007747A6" w:rsidP="007747A6">
      <w:pPr>
        <w:pStyle w:val="Heading3"/>
      </w:pPr>
      <w:bookmarkStart w:id="8" w:name="_Toc24651562"/>
      <w:r>
        <w:t>5.3</w:t>
      </w:r>
      <w:r>
        <w:tab/>
        <w:t>TS 26.512</w:t>
      </w:r>
      <w:bookmarkEnd w:id="8"/>
    </w:p>
    <w:p w14:paraId="3778E72C" w14:textId="77777777" w:rsidR="007747A6" w:rsidRDefault="007747A6" w:rsidP="007747A6">
      <w:pPr>
        <w:rPr>
          <w:rFonts w:ascii="Arial" w:hAnsi="Arial" w:cs="Arial"/>
          <w:b/>
          <w:sz w:val="24"/>
        </w:rPr>
      </w:pPr>
      <w:r>
        <w:rPr>
          <w:rFonts w:ascii="Arial" w:hAnsi="Arial" w:cs="Arial"/>
          <w:b/>
          <w:color w:val="0000FF"/>
          <w:sz w:val="24"/>
        </w:rPr>
        <w:t>S4-AHI870</w:t>
      </w:r>
      <w:r>
        <w:rPr>
          <w:rFonts w:ascii="Arial" w:hAnsi="Arial" w:cs="Arial"/>
          <w:b/>
          <w:color w:val="0000FF"/>
          <w:sz w:val="24"/>
        </w:rPr>
        <w:tab/>
      </w:r>
      <w:r>
        <w:rPr>
          <w:rFonts w:ascii="Arial" w:hAnsi="Arial" w:cs="Arial"/>
          <w:b/>
          <w:sz w:val="24"/>
        </w:rPr>
        <w:t>Dynamic Policies Stage 3</w:t>
      </w:r>
    </w:p>
    <w:p w14:paraId="34496631" w14:textId="77777777" w:rsidR="007747A6" w:rsidRDefault="007747A6" w:rsidP="007747A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26.512 v0.2.0</w:t>
      </w:r>
      <w:r>
        <w:rPr>
          <w:i/>
        </w:rPr>
        <w:br/>
      </w:r>
      <w:r>
        <w:rPr>
          <w:i/>
        </w:rPr>
        <w:tab/>
      </w:r>
      <w:r>
        <w:rPr>
          <w:i/>
        </w:rPr>
        <w:tab/>
      </w:r>
      <w:r>
        <w:rPr>
          <w:i/>
        </w:rPr>
        <w:tab/>
      </w:r>
      <w:r>
        <w:rPr>
          <w:i/>
        </w:rPr>
        <w:tab/>
      </w:r>
      <w:r>
        <w:rPr>
          <w:i/>
        </w:rPr>
        <w:tab/>
        <w:t>Source: Ericsson LM</w:t>
      </w:r>
    </w:p>
    <w:p w14:paraId="7EE22C28" w14:textId="77777777" w:rsidR="007747A6" w:rsidRDefault="007747A6" w:rsidP="007747A6">
      <w:pPr>
        <w:rPr>
          <w:rFonts w:ascii="Arial" w:hAnsi="Arial" w:cs="Arial"/>
          <w:b/>
        </w:rPr>
      </w:pPr>
      <w:r>
        <w:rPr>
          <w:rFonts w:ascii="Arial" w:hAnsi="Arial" w:cs="Arial"/>
          <w:b/>
        </w:rPr>
        <w:t xml:space="preserve">Discussion: </w:t>
      </w:r>
    </w:p>
    <w:p w14:paraId="45C4E9E0" w14:textId="77777777" w:rsidR="007747A6" w:rsidRDefault="00422E4E" w:rsidP="00422E4E">
      <w:pPr>
        <w:pStyle w:val="Discussion"/>
      </w:pPr>
      <w:r>
        <w:t>Not presented</w:t>
      </w:r>
      <w:r w:rsidR="007747A6">
        <w:t>.</w:t>
      </w:r>
    </w:p>
    <w:p w14:paraId="2E4D0D38"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00E4D3" w14:textId="77777777" w:rsidR="00422E4E" w:rsidRDefault="00422E4E" w:rsidP="007747A6">
      <w:pPr>
        <w:rPr>
          <w:color w:val="993300"/>
          <w:u w:val="single"/>
        </w:rPr>
      </w:pPr>
    </w:p>
    <w:p w14:paraId="0657576F" w14:textId="77777777" w:rsidR="00422E4E" w:rsidRDefault="00422E4E" w:rsidP="007747A6">
      <w:pPr>
        <w:rPr>
          <w:color w:val="993300"/>
          <w:u w:val="single"/>
        </w:rPr>
      </w:pPr>
    </w:p>
    <w:p w14:paraId="5FC1FC90" w14:textId="77777777" w:rsidR="007747A6" w:rsidRDefault="007747A6" w:rsidP="007747A6">
      <w:pPr>
        <w:rPr>
          <w:rFonts w:ascii="Arial" w:hAnsi="Arial" w:cs="Arial"/>
          <w:b/>
          <w:sz w:val="24"/>
        </w:rPr>
      </w:pPr>
      <w:r>
        <w:rPr>
          <w:rFonts w:ascii="Arial" w:hAnsi="Arial" w:cs="Arial"/>
          <w:b/>
          <w:color w:val="0000FF"/>
          <w:sz w:val="24"/>
        </w:rPr>
        <w:t>S4-AHI873</w:t>
      </w:r>
      <w:r>
        <w:rPr>
          <w:rFonts w:ascii="Arial" w:hAnsi="Arial" w:cs="Arial"/>
          <w:b/>
          <w:color w:val="0000FF"/>
          <w:sz w:val="24"/>
        </w:rPr>
        <w:tab/>
      </w:r>
      <w:r>
        <w:rPr>
          <w:rFonts w:ascii="Arial" w:hAnsi="Arial" w:cs="Arial"/>
          <w:b/>
          <w:sz w:val="24"/>
        </w:rPr>
        <w:t>pCR 26.512 on Metrics collection and reporting</w:t>
      </w:r>
    </w:p>
    <w:p w14:paraId="300305D7" w14:textId="77777777" w:rsidR="007747A6" w:rsidRDefault="007747A6" w:rsidP="007747A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v0.2.0</w:t>
      </w:r>
      <w:r>
        <w:rPr>
          <w:i/>
        </w:rPr>
        <w:br/>
      </w:r>
      <w:r>
        <w:rPr>
          <w:i/>
        </w:rPr>
        <w:tab/>
      </w:r>
      <w:r>
        <w:rPr>
          <w:i/>
        </w:rPr>
        <w:tab/>
      </w:r>
      <w:r>
        <w:rPr>
          <w:i/>
        </w:rPr>
        <w:tab/>
      </w:r>
      <w:r>
        <w:rPr>
          <w:i/>
        </w:rPr>
        <w:tab/>
      </w:r>
      <w:r>
        <w:rPr>
          <w:i/>
        </w:rPr>
        <w:tab/>
        <w:t>Source: Ericsson LM</w:t>
      </w:r>
    </w:p>
    <w:p w14:paraId="7F03E7A9" w14:textId="77777777" w:rsidR="007747A6" w:rsidRDefault="007747A6" w:rsidP="007747A6">
      <w:pPr>
        <w:rPr>
          <w:rFonts w:ascii="Arial" w:hAnsi="Arial" w:cs="Arial"/>
          <w:b/>
        </w:rPr>
      </w:pPr>
      <w:r>
        <w:rPr>
          <w:rFonts w:ascii="Arial" w:hAnsi="Arial" w:cs="Arial"/>
          <w:b/>
        </w:rPr>
        <w:t xml:space="preserve">Discussion: </w:t>
      </w:r>
    </w:p>
    <w:p w14:paraId="53DB4770" w14:textId="77777777" w:rsidR="00422E4E" w:rsidRDefault="00422E4E" w:rsidP="00422E4E">
      <w:pPr>
        <w:pStyle w:val="Discussion"/>
      </w:pPr>
      <w:r>
        <w:t>Not presented.</w:t>
      </w:r>
    </w:p>
    <w:p w14:paraId="1E507612"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CE56FA" w14:textId="77777777" w:rsidR="00422E4E" w:rsidRDefault="00422E4E" w:rsidP="007747A6">
      <w:pPr>
        <w:rPr>
          <w:color w:val="993300"/>
          <w:u w:val="single"/>
        </w:rPr>
      </w:pPr>
    </w:p>
    <w:p w14:paraId="79EB5E67" w14:textId="77777777" w:rsidR="00422E4E" w:rsidRDefault="00422E4E" w:rsidP="007747A6">
      <w:pPr>
        <w:rPr>
          <w:color w:val="993300"/>
          <w:u w:val="single"/>
        </w:rPr>
      </w:pPr>
    </w:p>
    <w:p w14:paraId="55918E5A" w14:textId="77777777" w:rsidR="007747A6" w:rsidRDefault="007747A6" w:rsidP="007747A6">
      <w:pPr>
        <w:rPr>
          <w:rFonts w:ascii="Arial" w:hAnsi="Arial" w:cs="Arial"/>
          <w:b/>
          <w:sz w:val="24"/>
        </w:rPr>
      </w:pPr>
      <w:r>
        <w:rPr>
          <w:rFonts w:ascii="Arial" w:hAnsi="Arial" w:cs="Arial"/>
          <w:b/>
          <w:color w:val="0000FF"/>
          <w:sz w:val="24"/>
        </w:rPr>
        <w:t>S4-AHI881</w:t>
      </w:r>
      <w:r>
        <w:rPr>
          <w:rFonts w:ascii="Arial" w:hAnsi="Arial" w:cs="Arial"/>
          <w:b/>
          <w:color w:val="0000FF"/>
          <w:sz w:val="24"/>
        </w:rPr>
        <w:tab/>
      </w:r>
      <w:r>
        <w:rPr>
          <w:rFonts w:ascii="Arial" w:hAnsi="Arial" w:cs="Arial"/>
          <w:b/>
          <w:sz w:val="24"/>
        </w:rPr>
        <w:t>DASH-based Ingest and other Stage-3 updates</w:t>
      </w:r>
    </w:p>
    <w:p w14:paraId="4C0EF321" w14:textId="77777777" w:rsidR="007747A6" w:rsidRDefault="007747A6" w:rsidP="007747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v0.1.0</w:t>
      </w:r>
      <w:r>
        <w:rPr>
          <w:i/>
        </w:rPr>
        <w:br/>
      </w:r>
      <w:r>
        <w:rPr>
          <w:i/>
        </w:rPr>
        <w:tab/>
      </w:r>
      <w:r>
        <w:rPr>
          <w:i/>
        </w:rPr>
        <w:tab/>
      </w:r>
      <w:r>
        <w:rPr>
          <w:i/>
        </w:rPr>
        <w:tab/>
      </w:r>
      <w:r>
        <w:rPr>
          <w:i/>
        </w:rPr>
        <w:tab/>
      </w:r>
      <w:r>
        <w:rPr>
          <w:i/>
        </w:rPr>
        <w:tab/>
        <w:t>Source: Qualcomm Incorporated</w:t>
      </w:r>
    </w:p>
    <w:p w14:paraId="74920A0F" w14:textId="77777777" w:rsidR="007747A6" w:rsidRDefault="007747A6" w:rsidP="007747A6">
      <w:pPr>
        <w:rPr>
          <w:rFonts w:ascii="Arial" w:hAnsi="Arial" w:cs="Arial"/>
          <w:b/>
        </w:rPr>
      </w:pPr>
      <w:r>
        <w:rPr>
          <w:rFonts w:ascii="Arial" w:hAnsi="Arial" w:cs="Arial"/>
          <w:b/>
        </w:rPr>
        <w:t xml:space="preserve">Discussion: </w:t>
      </w:r>
    </w:p>
    <w:p w14:paraId="2198CFD2" w14:textId="77777777" w:rsidR="00422E4E" w:rsidRDefault="00422E4E" w:rsidP="00422E4E">
      <w:pPr>
        <w:pStyle w:val="Discussion"/>
      </w:pPr>
      <w:r>
        <w:t>Not presented.</w:t>
      </w:r>
    </w:p>
    <w:p w14:paraId="7E697431"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9B71E4" w14:textId="77777777" w:rsidR="00422E4E" w:rsidRDefault="00422E4E" w:rsidP="007747A6">
      <w:pPr>
        <w:rPr>
          <w:color w:val="993300"/>
          <w:u w:val="single"/>
        </w:rPr>
      </w:pPr>
    </w:p>
    <w:p w14:paraId="1C6CF57F" w14:textId="77777777" w:rsidR="00422E4E" w:rsidRDefault="00422E4E" w:rsidP="007747A6">
      <w:pPr>
        <w:rPr>
          <w:color w:val="993300"/>
          <w:u w:val="single"/>
        </w:rPr>
      </w:pPr>
    </w:p>
    <w:p w14:paraId="1B12CF6C" w14:textId="77777777" w:rsidR="007747A6" w:rsidRDefault="007747A6" w:rsidP="007747A6">
      <w:pPr>
        <w:rPr>
          <w:rFonts w:ascii="Arial" w:hAnsi="Arial" w:cs="Arial"/>
          <w:b/>
          <w:sz w:val="24"/>
        </w:rPr>
      </w:pPr>
      <w:r>
        <w:rPr>
          <w:rFonts w:ascii="Arial" w:hAnsi="Arial" w:cs="Arial"/>
          <w:b/>
          <w:color w:val="0000FF"/>
          <w:sz w:val="24"/>
        </w:rPr>
        <w:t>S4-AHI882</w:t>
      </w:r>
      <w:r>
        <w:rPr>
          <w:rFonts w:ascii="Arial" w:hAnsi="Arial" w:cs="Arial"/>
          <w:b/>
          <w:color w:val="0000FF"/>
          <w:sz w:val="24"/>
        </w:rPr>
        <w:tab/>
      </w:r>
      <w:r>
        <w:rPr>
          <w:rFonts w:ascii="Arial" w:hAnsi="Arial" w:cs="Arial"/>
          <w:b/>
          <w:sz w:val="24"/>
        </w:rPr>
        <w:t>Progressing Client APIs for 5GMS</w:t>
      </w:r>
    </w:p>
    <w:p w14:paraId="3BAC243F" w14:textId="77777777" w:rsidR="007747A6" w:rsidRDefault="007747A6" w:rsidP="007747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v0.1.0</w:t>
      </w:r>
      <w:r>
        <w:rPr>
          <w:i/>
        </w:rPr>
        <w:br/>
      </w:r>
      <w:r>
        <w:rPr>
          <w:i/>
        </w:rPr>
        <w:tab/>
      </w:r>
      <w:r>
        <w:rPr>
          <w:i/>
        </w:rPr>
        <w:tab/>
      </w:r>
      <w:r>
        <w:rPr>
          <w:i/>
        </w:rPr>
        <w:tab/>
      </w:r>
      <w:r>
        <w:rPr>
          <w:i/>
        </w:rPr>
        <w:tab/>
      </w:r>
      <w:r>
        <w:rPr>
          <w:i/>
        </w:rPr>
        <w:tab/>
        <w:t>Source: Qualcomm Incorporated</w:t>
      </w:r>
    </w:p>
    <w:p w14:paraId="55F75FB3" w14:textId="77777777" w:rsidR="007747A6" w:rsidRDefault="007747A6" w:rsidP="007747A6">
      <w:pPr>
        <w:rPr>
          <w:rFonts w:ascii="Arial" w:hAnsi="Arial" w:cs="Arial"/>
          <w:b/>
        </w:rPr>
      </w:pPr>
      <w:r>
        <w:rPr>
          <w:rFonts w:ascii="Arial" w:hAnsi="Arial" w:cs="Arial"/>
          <w:b/>
        </w:rPr>
        <w:t xml:space="preserve">Discussion: </w:t>
      </w:r>
    </w:p>
    <w:p w14:paraId="0E1F3590" w14:textId="77777777" w:rsidR="00422E4E" w:rsidRDefault="00422E4E" w:rsidP="00422E4E">
      <w:pPr>
        <w:pStyle w:val="Discussion"/>
      </w:pPr>
      <w:r>
        <w:t>Not presented.</w:t>
      </w:r>
    </w:p>
    <w:p w14:paraId="5E569F7D"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3177DF" w14:textId="77777777" w:rsidR="00422E4E" w:rsidRDefault="00422E4E" w:rsidP="007747A6">
      <w:pPr>
        <w:rPr>
          <w:color w:val="993300"/>
          <w:u w:val="single"/>
        </w:rPr>
      </w:pPr>
    </w:p>
    <w:p w14:paraId="50D06A58" w14:textId="77777777" w:rsidR="007747A6" w:rsidRDefault="007747A6" w:rsidP="007747A6">
      <w:pPr>
        <w:rPr>
          <w:rFonts w:ascii="Arial" w:hAnsi="Arial" w:cs="Arial"/>
          <w:b/>
          <w:sz w:val="24"/>
        </w:rPr>
      </w:pPr>
      <w:r>
        <w:rPr>
          <w:rFonts w:ascii="Arial" w:hAnsi="Arial" w:cs="Arial"/>
          <w:b/>
          <w:color w:val="0000FF"/>
          <w:sz w:val="24"/>
        </w:rPr>
        <w:t>S4-AHI884</w:t>
      </w:r>
      <w:r>
        <w:rPr>
          <w:rFonts w:ascii="Arial" w:hAnsi="Arial" w:cs="Arial"/>
          <w:b/>
          <w:color w:val="0000FF"/>
          <w:sz w:val="24"/>
        </w:rPr>
        <w:tab/>
      </w:r>
      <w:r>
        <w:rPr>
          <w:rFonts w:ascii="Arial" w:hAnsi="Arial" w:cs="Arial"/>
          <w:b/>
          <w:sz w:val="24"/>
        </w:rPr>
        <w:t>What will we do about TS26.247?</w:t>
      </w:r>
    </w:p>
    <w:p w14:paraId="668CA4FB" w14:textId="77777777" w:rsidR="007747A6" w:rsidRDefault="007747A6" w:rsidP="007747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v0.1.0</w:t>
      </w:r>
      <w:r>
        <w:rPr>
          <w:i/>
        </w:rPr>
        <w:br/>
      </w:r>
      <w:r>
        <w:rPr>
          <w:i/>
        </w:rPr>
        <w:tab/>
      </w:r>
      <w:r>
        <w:rPr>
          <w:i/>
        </w:rPr>
        <w:tab/>
      </w:r>
      <w:r>
        <w:rPr>
          <w:i/>
        </w:rPr>
        <w:tab/>
      </w:r>
      <w:r>
        <w:rPr>
          <w:i/>
        </w:rPr>
        <w:tab/>
      </w:r>
      <w:r>
        <w:rPr>
          <w:i/>
        </w:rPr>
        <w:tab/>
        <w:t>Source: Qualcomm Incorporated</w:t>
      </w:r>
    </w:p>
    <w:p w14:paraId="3CA22A6B" w14:textId="77777777" w:rsidR="007747A6" w:rsidRDefault="007747A6" w:rsidP="007747A6">
      <w:pPr>
        <w:rPr>
          <w:rFonts w:ascii="Arial" w:hAnsi="Arial" w:cs="Arial"/>
          <w:b/>
        </w:rPr>
      </w:pPr>
      <w:r>
        <w:rPr>
          <w:rFonts w:ascii="Arial" w:hAnsi="Arial" w:cs="Arial"/>
          <w:b/>
        </w:rPr>
        <w:t xml:space="preserve">Discussion: </w:t>
      </w:r>
    </w:p>
    <w:p w14:paraId="344220AA" w14:textId="77777777" w:rsidR="007747A6" w:rsidRDefault="007747A6" w:rsidP="00422E4E">
      <w:pPr>
        <w:pStyle w:val="Discussion"/>
      </w:pPr>
      <w:r>
        <w:t>Withdrawn. Not available.</w:t>
      </w:r>
    </w:p>
    <w:p w14:paraId="67EBF2C5" w14:textId="77777777" w:rsidR="007747A6" w:rsidRDefault="007747A6" w:rsidP="007747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CD67AD" w14:textId="77777777" w:rsidR="00422E4E" w:rsidRDefault="00422E4E" w:rsidP="007747A6">
      <w:pPr>
        <w:rPr>
          <w:color w:val="993300"/>
          <w:u w:val="single"/>
        </w:rPr>
      </w:pPr>
    </w:p>
    <w:p w14:paraId="200F3835" w14:textId="77777777" w:rsidR="00422E4E" w:rsidRDefault="00422E4E" w:rsidP="007747A6">
      <w:pPr>
        <w:rPr>
          <w:color w:val="993300"/>
          <w:u w:val="single"/>
        </w:rPr>
      </w:pPr>
    </w:p>
    <w:p w14:paraId="02EC135D" w14:textId="77777777" w:rsidR="007747A6" w:rsidRDefault="007747A6" w:rsidP="007747A6">
      <w:pPr>
        <w:pStyle w:val="Heading2"/>
      </w:pPr>
      <w:bookmarkStart w:id="9" w:name="_Toc24651563"/>
      <w:r>
        <w:t>6</w:t>
      </w:r>
      <w:r>
        <w:tab/>
        <w:t>Review of the future work plan</w:t>
      </w:r>
      <w:bookmarkEnd w:id="9"/>
    </w:p>
    <w:p w14:paraId="35AF7C8D" w14:textId="77777777" w:rsidR="00F61B37" w:rsidRDefault="00F61B37" w:rsidP="00D51853">
      <w:r>
        <w:t>SA4 MBS SWG Telco on 5GMS3 (Date 25th Nov. 2019, time 22:00 - 24:00 CET; Host: Sony Europe B.V.</w:t>
      </w:r>
    </w:p>
    <w:p w14:paraId="2849F5AF" w14:textId="77777777" w:rsidR="00F61B37" w:rsidRDefault="00F61B37" w:rsidP="00D51853">
      <w:r>
        <w:t>Document submission deadline: 21st Nov. 2019, 23:59 CEST.</w:t>
      </w:r>
      <w:r>
        <w:tab/>
        <w:t>-</w:t>
      </w:r>
      <w:r>
        <w:tab/>
        <w:t>Review and agree draft CRs to TS 26.511 on 5GMS profiles, codecs and formats</w:t>
      </w:r>
    </w:p>
    <w:p w14:paraId="3862F77E" w14:textId="77777777" w:rsidR="00F61B37" w:rsidRDefault="00F61B37" w:rsidP="00D51853">
      <w:r>
        <w:t>-</w:t>
      </w:r>
      <w:r>
        <w:tab/>
        <w:t>Review and agree draft CRs to TS 26.117 on 5GMS speech and audio profiles</w:t>
      </w:r>
    </w:p>
    <w:p w14:paraId="47BD6A19" w14:textId="77777777" w:rsidR="00F61B37" w:rsidRDefault="00F61B37" w:rsidP="00D51853">
      <w:r>
        <w:lastRenderedPageBreak/>
        <w:t>-</w:t>
      </w:r>
      <w:r>
        <w:tab/>
        <w:t>Review and agree draft CRs to TS 26.512 on 5GMS protocols</w:t>
      </w:r>
    </w:p>
    <w:p w14:paraId="489C2C4E" w14:textId="77777777" w:rsidR="00F61B37" w:rsidRDefault="00F61B37" w:rsidP="00D51853"/>
    <w:p w14:paraId="2A5C8367" w14:textId="77777777" w:rsidR="00F61B37" w:rsidRDefault="00F61B37" w:rsidP="00D51853">
      <w:r>
        <w:t>SA4 MBS SWG Telco on 5GMS3 (Date 16th Dec. 2019, time 16:00 - 18:00 CET; Host: Sony Europe B.V.</w:t>
      </w:r>
    </w:p>
    <w:p w14:paraId="3A29E2CE" w14:textId="77777777" w:rsidR="00F61B37" w:rsidRDefault="00F61B37" w:rsidP="00D51853">
      <w:r>
        <w:t>Document submission deadline: 12th Dec. 2019, 23:59 CEST.</w:t>
      </w:r>
      <w:r>
        <w:tab/>
        <w:t>-</w:t>
      </w:r>
      <w:r>
        <w:tab/>
        <w:t>Review and agree draft CRs to TS 26.511 on 5GMS profiles, codecs and formats</w:t>
      </w:r>
    </w:p>
    <w:p w14:paraId="73EED140" w14:textId="77777777" w:rsidR="00F61B37" w:rsidRDefault="00F61B37" w:rsidP="00D51853">
      <w:r>
        <w:t>-</w:t>
      </w:r>
      <w:r>
        <w:tab/>
        <w:t>Review and agree draft CRs to TS 26.117 on 5GMS speech and audio profiles</w:t>
      </w:r>
    </w:p>
    <w:p w14:paraId="2BDE6AFA" w14:textId="77777777" w:rsidR="00D51853" w:rsidRPr="00D51853" w:rsidRDefault="00F61B37" w:rsidP="00D51853">
      <w:r>
        <w:t>-</w:t>
      </w:r>
      <w:r>
        <w:tab/>
        <w:t>Review and agree draft CRs to TS 26.512 on 5GMS protocols</w:t>
      </w:r>
    </w:p>
    <w:p w14:paraId="0EBAD3DD" w14:textId="77777777" w:rsidR="007747A6" w:rsidRDefault="007747A6" w:rsidP="007747A6">
      <w:pPr>
        <w:pStyle w:val="Heading2"/>
      </w:pPr>
      <w:bookmarkStart w:id="10" w:name="_Toc24651564"/>
      <w:r>
        <w:t>7</w:t>
      </w:r>
      <w:r>
        <w:tab/>
        <w:t>Any Other Business</w:t>
      </w:r>
      <w:bookmarkEnd w:id="10"/>
    </w:p>
    <w:p w14:paraId="305E6D00" w14:textId="77777777" w:rsidR="00F61B37" w:rsidRPr="00F61B37" w:rsidRDefault="00F61B37" w:rsidP="00F61B37">
      <w:r>
        <w:t>None.</w:t>
      </w:r>
    </w:p>
    <w:p w14:paraId="318856D1" w14:textId="77777777" w:rsidR="007747A6" w:rsidRDefault="007747A6" w:rsidP="007747A6">
      <w:pPr>
        <w:pStyle w:val="Heading2"/>
      </w:pPr>
      <w:bookmarkStart w:id="11" w:name="_Toc24651565"/>
      <w:r>
        <w:t>8</w:t>
      </w:r>
      <w:r>
        <w:tab/>
        <w:t>Close of the session (latest 18:00 h CET on 14th November 2019)</w:t>
      </w:r>
      <w:bookmarkEnd w:id="11"/>
    </w:p>
    <w:p w14:paraId="56776425" w14:textId="77777777" w:rsidR="007747A6" w:rsidRDefault="00F61B37" w:rsidP="007747A6">
      <w:pPr>
        <w:pStyle w:val="FP"/>
      </w:pPr>
      <w:r>
        <w:t xml:space="preserve">The </w:t>
      </w:r>
      <w:proofErr w:type="spellStart"/>
      <w:r>
        <w:t>Chairma</w:t>
      </w:r>
      <w:proofErr w:type="spellEnd"/>
      <w:r>
        <w:t xml:space="preserve"> thanked the host KPN N.V., all the Rapporteurs and the participants and closed the meeting at 18:00H.</w:t>
      </w:r>
    </w:p>
    <w:p w14:paraId="3D49BF93" w14:textId="77777777" w:rsidR="00F61B37" w:rsidRDefault="00F61B37" w:rsidP="007747A6">
      <w:pPr>
        <w:pStyle w:val="FP"/>
      </w:pPr>
    </w:p>
    <w:p w14:paraId="514745F7" w14:textId="77777777" w:rsidR="00F61B37" w:rsidRDefault="00F61B37" w:rsidP="007747A6">
      <w:pPr>
        <w:pStyle w:val="FP"/>
      </w:pPr>
    </w:p>
    <w:p w14:paraId="3653ED39" w14:textId="77777777" w:rsidR="00F61B37" w:rsidRDefault="00F61B37" w:rsidP="007747A6">
      <w:pPr>
        <w:pStyle w:val="FP"/>
      </w:pPr>
    </w:p>
    <w:p w14:paraId="4CC06B0A" w14:textId="77777777" w:rsidR="00F61B37" w:rsidRDefault="00F61B37" w:rsidP="007747A6">
      <w:pPr>
        <w:pStyle w:val="FP"/>
      </w:pPr>
    </w:p>
    <w:p w14:paraId="0CD7357A" w14:textId="77777777" w:rsidR="00F61B37" w:rsidRDefault="00F61B37" w:rsidP="007747A6">
      <w:pPr>
        <w:pStyle w:val="FP"/>
      </w:pPr>
    </w:p>
    <w:p w14:paraId="372B50CE" w14:textId="77777777" w:rsidR="00F61B37" w:rsidRDefault="00F61B37" w:rsidP="007747A6">
      <w:pPr>
        <w:pStyle w:val="FP"/>
      </w:pPr>
    </w:p>
    <w:p w14:paraId="13C7AD41" w14:textId="77777777" w:rsidR="00F61B37" w:rsidRDefault="00F61B37" w:rsidP="007747A6">
      <w:pPr>
        <w:pStyle w:val="FP"/>
      </w:pPr>
    </w:p>
    <w:p w14:paraId="6E4E55DA" w14:textId="77777777" w:rsidR="00F61B37" w:rsidRDefault="00F61B37" w:rsidP="007747A6">
      <w:pPr>
        <w:pStyle w:val="FP"/>
      </w:pPr>
    </w:p>
    <w:p w14:paraId="4E4071B9" w14:textId="77777777" w:rsidR="00F61B37" w:rsidRDefault="00F61B37" w:rsidP="007747A6">
      <w:pPr>
        <w:pStyle w:val="FP"/>
      </w:pPr>
    </w:p>
    <w:p w14:paraId="1957A4D8" w14:textId="77777777" w:rsidR="00F61B37" w:rsidRDefault="00F61B37" w:rsidP="007747A6">
      <w:pPr>
        <w:pStyle w:val="FP"/>
      </w:pPr>
    </w:p>
    <w:p w14:paraId="525BB5C1" w14:textId="77777777" w:rsidR="00F61B37" w:rsidRDefault="00F61B37" w:rsidP="007747A6">
      <w:pPr>
        <w:pStyle w:val="FP"/>
      </w:pPr>
    </w:p>
    <w:p w14:paraId="23588B4D" w14:textId="77777777" w:rsidR="004678A9" w:rsidRDefault="004678A9">
      <w:pPr>
        <w:overflowPunct/>
        <w:autoSpaceDE/>
        <w:autoSpaceDN/>
        <w:adjustRightInd/>
        <w:spacing w:after="0"/>
        <w:textAlignment w:val="auto"/>
      </w:pPr>
      <w:r>
        <w:br w:type="page"/>
      </w:r>
    </w:p>
    <w:p w14:paraId="16E4C8D0" w14:textId="77777777" w:rsidR="004678A9" w:rsidRDefault="004678A9" w:rsidP="00126502">
      <w:pPr>
        <w:pStyle w:val="Heading2"/>
        <w:ind w:left="0" w:firstLine="0"/>
      </w:pPr>
      <w:bookmarkStart w:id="12" w:name="_Toc24651566"/>
      <w:r>
        <w:lastRenderedPageBreak/>
        <w:t>Annex A: List of contribution documents</w:t>
      </w:r>
      <w:bookmarkEnd w:id="12"/>
    </w:p>
    <w:p w14:paraId="61F8A41C" w14:textId="77777777" w:rsidR="004678A9" w:rsidRDefault="004678A9" w:rsidP="00126502">
      <w:pPr>
        <w:pStyle w:val="TH"/>
      </w:pPr>
    </w:p>
    <w:tbl>
      <w:tblPr>
        <w:tblStyle w:val="TableGrid"/>
        <w:tblW w:w="0" w:type="auto"/>
        <w:tblLook w:val="04A0" w:firstRow="1" w:lastRow="0" w:firstColumn="1" w:lastColumn="0" w:noHBand="0" w:noVBand="1"/>
      </w:tblPr>
      <w:tblGrid>
        <w:gridCol w:w="1097"/>
        <w:gridCol w:w="3000"/>
        <w:gridCol w:w="2468"/>
        <w:gridCol w:w="967"/>
        <w:gridCol w:w="1016"/>
        <w:gridCol w:w="1081"/>
      </w:tblGrid>
      <w:tr w:rsidR="004678A9" w14:paraId="77C72D21" w14:textId="77777777" w:rsidTr="00126502">
        <w:tc>
          <w:tcPr>
            <w:tcW w:w="0" w:type="auto"/>
          </w:tcPr>
          <w:p w14:paraId="1ABCAA21" w14:textId="77777777" w:rsidR="004678A9" w:rsidRDefault="004678A9" w:rsidP="00126502">
            <w:pPr>
              <w:pStyle w:val="TAH"/>
            </w:pPr>
            <w:r>
              <w:lastRenderedPageBreak/>
              <w:t>Document</w:t>
            </w:r>
          </w:p>
        </w:tc>
        <w:tc>
          <w:tcPr>
            <w:tcW w:w="0" w:type="auto"/>
          </w:tcPr>
          <w:p w14:paraId="52D7734D" w14:textId="77777777" w:rsidR="004678A9" w:rsidRDefault="004678A9" w:rsidP="00126502">
            <w:pPr>
              <w:pStyle w:val="TAH"/>
            </w:pPr>
            <w:r>
              <w:t>Title</w:t>
            </w:r>
          </w:p>
        </w:tc>
        <w:tc>
          <w:tcPr>
            <w:tcW w:w="0" w:type="auto"/>
          </w:tcPr>
          <w:p w14:paraId="2E6F3D78" w14:textId="77777777" w:rsidR="004678A9" w:rsidRDefault="004678A9" w:rsidP="00126502">
            <w:pPr>
              <w:pStyle w:val="TAH"/>
            </w:pPr>
            <w:r>
              <w:t>Source</w:t>
            </w:r>
          </w:p>
        </w:tc>
        <w:tc>
          <w:tcPr>
            <w:tcW w:w="0" w:type="auto"/>
          </w:tcPr>
          <w:p w14:paraId="7C95FF07" w14:textId="77777777" w:rsidR="004678A9" w:rsidRDefault="004678A9" w:rsidP="00126502">
            <w:pPr>
              <w:pStyle w:val="TAH"/>
            </w:pPr>
            <w:r>
              <w:t>Decision</w:t>
            </w:r>
          </w:p>
        </w:tc>
        <w:tc>
          <w:tcPr>
            <w:tcW w:w="0" w:type="auto"/>
          </w:tcPr>
          <w:p w14:paraId="2165B8F7" w14:textId="77777777" w:rsidR="004678A9" w:rsidRDefault="004678A9" w:rsidP="00126502">
            <w:pPr>
              <w:pStyle w:val="TAH"/>
            </w:pPr>
            <w:r>
              <w:t>Replaces</w:t>
            </w:r>
          </w:p>
        </w:tc>
        <w:tc>
          <w:tcPr>
            <w:tcW w:w="0" w:type="auto"/>
          </w:tcPr>
          <w:p w14:paraId="5675944D" w14:textId="77777777" w:rsidR="004678A9" w:rsidRDefault="004678A9" w:rsidP="00126502">
            <w:pPr>
              <w:pStyle w:val="TAH"/>
            </w:pPr>
            <w:r>
              <w:t>Replaced by</w:t>
            </w:r>
          </w:p>
        </w:tc>
      </w:tr>
      <w:tr w:rsidR="004678A9" w14:paraId="744ED9FD" w14:textId="77777777" w:rsidTr="00126502">
        <w:tc>
          <w:tcPr>
            <w:tcW w:w="0" w:type="auto"/>
          </w:tcPr>
          <w:p w14:paraId="2F1B3F0E" w14:textId="77777777" w:rsidR="004678A9" w:rsidRPr="002C4C8E" w:rsidRDefault="004678A9" w:rsidP="00126502">
            <w:pPr>
              <w:pStyle w:val="TAL"/>
              <w:rPr>
                <w:sz w:val="16"/>
              </w:rPr>
            </w:pPr>
            <w:r>
              <w:rPr>
                <w:sz w:val="16"/>
              </w:rPr>
              <w:t>S4-AHI859</w:t>
            </w:r>
          </w:p>
        </w:tc>
        <w:tc>
          <w:tcPr>
            <w:tcW w:w="0" w:type="auto"/>
          </w:tcPr>
          <w:p w14:paraId="434EBD80" w14:textId="77777777" w:rsidR="004678A9" w:rsidRPr="002C4C8E" w:rsidRDefault="004678A9" w:rsidP="00126502">
            <w:pPr>
              <w:pStyle w:val="TAL"/>
              <w:rPr>
                <w:sz w:val="16"/>
              </w:rPr>
            </w:pPr>
            <w:r>
              <w:rPr>
                <w:sz w:val="16"/>
              </w:rPr>
              <w:t>Proposed agenda for SA4 MBS SWG AH meeting on 5GMS3 12-14 November 2019</w:t>
            </w:r>
          </w:p>
        </w:tc>
        <w:tc>
          <w:tcPr>
            <w:tcW w:w="0" w:type="auto"/>
          </w:tcPr>
          <w:p w14:paraId="3EC8A0EE" w14:textId="77777777" w:rsidR="004678A9" w:rsidRPr="002C4C8E" w:rsidRDefault="004678A9" w:rsidP="00126502">
            <w:pPr>
              <w:pStyle w:val="TAL"/>
              <w:rPr>
                <w:sz w:val="16"/>
              </w:rPr>
            </w:pPr>
            <w:r>
              <w:rPr>
                <w:sz w:val="16"/>
              </w:rPr>
              <w:t>3GPP SA4 MBS SWG Chairman</w:t>
            </w:r>
          </w:p>
        </w:tc>
        <w:tc>
          <w:tcPr>
            <w:tcW w:w="0" w:type="auto"/>
          </w:tcPr>
          <w:p w14:paraId="31D2A49A" w14:textId="77777777" w:rsidR="004678A9" w:rsidRPr="002C4C8E" w:rsidRDefault="004678A9" w:rsidP="00126502">
            <w:pPr>
              <w:pStyle w:val="TAL"/>
              <w:rPr>
                <w:sz w:val="16"/>
              </w:rPr>
            </w:pPr>
            <w:r>
              <w:rPr>
                <w:sz w:val="16"/>
              </w:rPr>
              <w:t>approved</w:t>
            </w:r>
          </w:p>
        </w:tc>
        <w:tc>
          <w:tcPr>
            <w:tcW w:w="0" w:type="auto"/>
          </w:tcPr>
          <w:p w14:paraId="79016F20" w14:textId="77777777" w:rsidR="004678A9" w:rsidRPr="002C4C8E" w:rsidRDefault="004678A9" w:rsidP="00126502">
            <w:pPr>
              <w:pStyle w:val="TAL"/>
              <w:rPr>
                <w:sz w:val="16"/>
              </w:rPr>
            </w:pPr>
          </w:p>
        </w:tc>
        <w:tc>
          <w:tcPr>
            <w:tcW w:w="0" w:type="auto"/>
          </w:tcPr>
          <w:p w14:paraId="47110DE5" w14:textId="77777777" w:rsidR="004678A9" w:rsidRPr="002C4C8E" w:rsidRDefault="004678A9" w:rsidP="00126502">
            <w:pPr>
              <w:pStyle w:val="TAL"/>
              <w:rPr>
                <w:sz w:val="16"/>
              </w:rPr>
            </w:pPr>
          </w:p>
        </w:tc>
      </w:tr>
      <w:tr w:rsidR="004678A9" w14:paraId="452B76C6" w14:textId="77777777" w:rsidTr="00126502">
        <w:tc>
          <w:tcPr>
            <w:tcW w:w="0" w:type="auto"/>
          </w:tcPr>
          <w:p w14:paraId="100DA9E9" w14:textId="77777777" w:rsidR="004678A9" w:rsidRPr="002C4C8E" w:rsidRDefault="004678A9" w:rsidP="00126502">
            <w:pPr>
              <w:pStyle w:val="TAL"/>
              <w:rPr>
                <w:sz w:val="16"/>
              </w:rPr>
            </w:pPr>
            <w:r>
              <w:rPr>
                <w:sz w:val="16"/>
              </w:rPr>
              <w:t>S4-AHI860</w:t>
            </w:r>
          </w:p>
        </w:tc>
        <w:tc>
          <w:tcPr>
            <w:tcW w:w="0" w:type="auto"/>
          </w:tcPr>
          <w:p w14:paraId="773C11CE" w14:textId="77777777" w:rsidR="004678A9" w:rsidRPr="002C4C8E" w:rsidRDefault="004678A9" w:rsidP="00126502">
            <w:pPr>
              <w:pStyle w:val="TAL"/>
              <w:rPr>
                <w:sz w:val="16"/>
              </w:rPr>
            </w:pPr>
            <w:r>
              <w:rPr>
                <w:sz w:val="16"/>
              </w:rPr>
              <w:t>5GMSA Network Assistance Elaboration</w:t>
            </w:r>
          </w:p>
        </w:tc>
        <w:tc>
          <w:tcPr>
            <w:tcW w:w="0" w:type="auto"/>
          </w:tcPr>
          <w:p w14:paraId="5683F496" w14:textId="77777777" w:rsidR="004678A9" w:rsidRPr="002C4C8E" w:rsidRDefault="004678A9" w:rsidP="00126502">
            <w:pPr>
              <w:pStyle w:val="TAL"/>
              <w:rPr>
                <w:sz w:val="16"/>
              </w:rPr>
            </w:pPr>
            <w:r>
              <w:rPr>
                <w:sz w:val="16"/>
              </w:rPr>
              <w:t>Sony Europe B.V.</w:t>
            </w:r>
          </w:p>
        </w:tc>
        <w:tc>
          <w:tcPr>
            <w:tcW w:w="0" w:type="auto"/>
          </w:tcPr>
          <w:p w14:paraId="1F4AF5F0" w14:textId="77777777" w:rsidR="004678A9" w:rsidRPr="002C4C8E" w:rsidRDefault="004678A9" w:rsidP="00126502">
            <w:pPr>
              <w:pStyle w:val="TAL"/>
              <w:rPr>
                <w:sz w:val="16"/>
              </w:rPr>
            </w:pPr>
            <w:r>
              <w:rPr>
                <w:sz w:val="16"/>
              </w:rPr>
              <w:t>agreed</w:t>
            </w:r>
          </w:p>
        </w:tc>
        <w:tc>
          <w:tcPr>
            <w:tcW w:w="0" w:type="auto"/>
          </w:tcPr>
          <w:p w14:paraId="19C9AAB1" w14:textId="77777777" w:rsidR="004678A9" w:rsidRPr="002C4C8E" w:rsidRDefault="004678A9" w:rsidP="00126502">
            <w:pPr>
              <w:pStyle w:val="TAL"/>
              <w:rPr>
                <w:sz w:val="16"/>
              </w:rPr>
            </w:pPr>
          </w:p>
        </w:tc>
        <w:tc>
          <w:tcPr>
            <w:tcW w:w="0" w:type="auto"/>
          </w:tcPr>
          <w:p w14:paraId="68A60C1C" w14:textId="77777777" w:rsidR="004678A9" w:rsidRPr="002C4C8E" w:rsidRDefault="004678A9" w:rsidP="00126502">
            <w:pPr>
              <w:pStyle w:val="TAL"/>
              <w:rPr>
                <w:sz w:val="16"/>
              </w:rPr>
            </w:pPr>
          </w:p>
        </w:tc>
      </w:tr>
      <w:tr w:rsidR="004678A9" w14:paraId="2CE64089" w14:textId="77777777" w:rsidTr="00126502">
        <w:tc>
          <w:tcPr>
            <w:tcW w:w="0" w:type="auto"/>
          </w:tcPr>
          <w:p w14:paraId="2F785349" w14:textId="77777777" w:rsidR="004678A9" w:rsidRPr="002C4C8E" w:rsidRDefault="004678A9" w:rsidP="00126502">
            <w:pPr>
              <w:pStyle w:val="TAL"/>
              <w:rPr>
                <w:sz w:val="16"/>
              </w:rPr>
            </w:pPr>
            <w:r>
              <w:rPr>
                <w:sz w:val="16"/>
              </w:rPr>
              <w:t>S4-AHI861</w:t>
            </w:r>
          </w:p>
        </w:tc>
        <w:tc>
          <w:tcPr>
            <w:tcW w:w="0" w:type="auto"/>
          </w:tcPr>
          <w:p w14:paraId="361FEAB1" w14:textId="77777777" w:rsidR="004678A9" w:rsidRPr="002C4C8E" w:rsidRDefault="004678A9" w:rsidP="00126502">
            <w:pPr>
              <w:pStyle w:val="TAL"/>
              <w:rPr>
                <w:sz w:val="16"/>
              </w:rPr>
            </w:pPr>
            <w:r>
              <w:rPr>
                <w:sz w:val="16"/>
              </w:rPr>
              <w:t>Network Assistance</w:t>
            </w:r>
          </w:p>
        </w:tc>
        <w:tc>
          <w:tcPr>
            <w:tcW w:w="0" w:type="auto"/>
          </w:tcPr>
          <w:p w14:paraId="017B539C" w14:textId="77777777" w:rsidR="004678A9" w:rsidRPr="002C4C8E" w:rsidRDefault="004678A9" w:rsidP="00126502">
            <w:pPr>
              <w:pStyle w:val="TAL"/>
              <w:rPr>
                <w:sz w:val="16"/>
              </w:rPr>
            </w:pPr>
            <w:r>
              <w:rPr>
                <w:sz w:val="16"/>
              </w:rPr>
              <w:t>Sony Europe B.V.</w:t>
            </w:r>
          </w:p>
        </w:tc>
        <w:tc>
          <w:tcPr>
            <w:tcW w:w="0" w:type="auto"/>
          </w:tcPr>
          <w:p w14:paraId="734329D6" w14:textId="77777777" w:rsidR="004678A9" w:rsidRPr="002C4C8E" w:rsidRDefault="004678A9" w:rsidP="00126502">
            <w:pPr>
              <w:pStyle w:val="TAL"/>
              <w:rPr>
                <w:sz w:val="16"/>
              </w:rPr>
            </w:pPr>
            <w:r>
              <w:rPr>
                <w:sz w:val="16"/>
              </w:rPr>
              <w:t>revised</w:t>
            </w:r>
          </w:p>
        </w:tc>
        <w:tc>
          <w:tcPr>
            <w:tcW w:w="0" w:type="auto"/>
          </w:tcPr>
          <w:p w14:paraId="72A8F059" w14:textId="77777777" w:rsidR="004678A9" w:rsidRPr="002C4C8E" w:rsidRDefault="004678A9" w:rsidP="00126502">
            <w:pPr>
              <w:pStyle w:val="TAL"/>
              <w:rPr>
                <w:sz w:val="16"/>
              </w:rPr>
            </w:pPr>
          </w:p>
        </w:tc>
        <w:tc>
          <w:tcPr>
            <w:tcW w:w="0" w:type="auto"/>
          </w:tcPr>
          <w:p w14:paraId="56198A94" w14:textId="77777777" w:rsidR="004678A9" w:rsidRPr="002C4C8E" w:rsidRDefault="004678A9" w:rsidP="00126502">
            <w:pPr>
              <w:pStyle w:val="TAL"/>
              <w:rPr>
                <w:sz w:val="16"/>
              </w:rPr>
            </w:pPr>
            <w:r>
              <w:rPr>
                <w:sz w:val="16"/>
              </w:rPr>
              <w:t>S4-AHI891</w:t>
            </w:r>
          </w:p>
        </w:tc>
      </w:tr>
      <w:tr w:rsidR="004678A9" w14:paraId="68E51E97" w14:textId="77777777" w:rsidTr="00126502">
        <w:tc>
          <w:tcPr>
            <w:tcW w:w="0" w:type="auto"/>
          </w:tcPr>
          <w:p w14:paraId="18468969" w14:textId="77777777" w:rsidR="004678A9" w:rsidRPr="002C4C8E" w:rsidRDefault="004678A9" w:rsidP="00126502">
            <w:pPr>
              <w:pStyle w:val="TAL"/>
              <w:rPr>
                <w:sz w:val="16"/>
              </w:rPr>
            </w:pPr>
            <w:r>
              <w:rPr>
                <w:sz w:val="16"/>
              </w:rPr>
              <w:t>S4-AHI862</w:t>
            </w:r>
          </w:p>
        </w:tc>
        <w:tc>
          <w:tcPr>
            <w:tcW w:w="0" w:type="auto"/>
          </w:tcPr>
          <w:p w14:paraId="6512391D" w14:textId="77777777" w:rsidR="004678A9" w:rsidRPr="002C4C8E" w:rsidRDefault="004678A9" w:rsidP="00126502">
            <w:pPr>
              <w:pStyle w:val="TAL"/>
              <w:rPr>
                <w:sz w:val="16"/>
              </w:rPr>
            </w:pPr>
            <w:r>
              <w:rPr>
                <w:sz w:val="16"/>
              </w:rPr>
              <w:t>UE uplink functions</w:t>
            </w:r>
          </w:p>
        </w:tc>
        <w:tc>
          <w:tcPr>
            <w:tcW w:w="0" w:type="auto"/>
          </w:tcPr>
          <w:p w14:paraId="072601AE" w14:textId="77777777" w:rsidR="004678A9" w:rsidRPr="002C4C8E" w:rsidRDefault="004678A9" w:rsidP="00126502">
            <w:pPr>
              <w:pStyle w:val="TAL"/>
              <w:rPr>
                <w:sz w:val="16"/>
              </w:rPr>
            </w:pPr>
            <w:r>
              <w:rPr>
                <w:sz w:val="16"/>
              </w:rPr>
              <w:t>Sony Europe B.V.</w:t>
            </w:r>
          </w:p>
        </w:tc>
        <w:tc>
          <w:tcPr>
            <w:tcW w:w="0" w:type="auto"/>
          </w:tcPr>
          <w:p w14:paraId="581B1227" w14:textId="77777777" w:rsidR="004678A9" w:rsidRPr="002C4C8E" w:rsidRDefault="004678A9" w:rsidP="00126502">
            <w:pPr>
              <w:pStyle w:val="TAL"/>
              <w:rPr>
                <w:sz w:val="16"/>
              </w:rPr>
            </w:pPr>
            <w:r>
              <w:rPr>
                <w:sz w:val="16"/>
              </w:rPr>
              <w:t>revised</w:t>
            </w:r>
          </w:p>
        </w:tc>
        <w:tc>
          <w:tcPr>
            <w:tcW w:w="0" w:type="auto"/>
          </w:tcPr>
          <w:p w14:paraId="219446E0" w14:textId="77777777" w:rsidR="004678A9" w:rsidRPr="002C4C8E" w:rsidRDefault="004678A9" w:rsidP="00126502">
            <w:pPr>
              <w:pStyle w:val="TAL"/>
              <w:rPr>
                <w:sz w:val="16"/>
              </w:rPr>
            </w:pPr>
          </w:p>
        </w:tc>
        <w:tc>
          <w:tcPr>
            <w:tcW w:w="0" w:type="auto"/>
          </w:tcPr>
          <w:p w14:paraId="506FB7A5" w14:textId="77777777" w:rsidR="004678A9" w:rsidRPr="002C4C8E" w:rsidRDefault="004678A9" w:rsidP="00126502">
            <w:pPr>
              <w:pStyle w:val="TAL"/>
              <w:rPr>
                <w:sz w:val="16"/>
              </w:rPr>
            </w:pPr>
            <w:r>
              <w:rPr>
                <w:sz w:val="16"/>
              </w:rPr>
              <w:t>S4-AHI901</w:t>
            </w:r>
          </w:p>
        </w:tc>
      </w:tr>
      <w:tr w:rsidR="004678A9" w14:paraId="6E35A296" w14:textId="77777777" w:rsidTr="00126502">
        <w:tc>
          <w:tcPr>
            <w:tcW w:w="0" w:type="auto"/>
          </w:tcPr>
          <w:p w14:paraId="38D3650B" w14:textId="77777777" w:rsidR="004678A9" w:rsidRPr="002C4C8E" w:rsidRDefault="004678A9" w:rsidP="00126502">
            <w:pPr>
              <w:pStyle w:val="TAL"/>
              <w:rPr>
                <w:sz w:val="16"/>
              </w:rPr>
            </w:pPr>
            <w:r>
              <w:rPr>
                <w:sz w:val="16"/>
              </w:rPr>
              <w:t>S4-AHI863</w:t>
            </w:r>
          </w:p>
        </w:tc>
        <w:tc>
          <w:tcPr>
            <w:tcW w:w="0" w:type="auto"/>
          </w:tcPr>
          <w:p w14:paraId="20D816D6" w14:textId="77777777" w:rsidR="004678A9" w:rsidRPr="002C4C8E" w:rsidRDefault="004678A9" w:rsidP="00126502">
            <w:pPr>
              <w:pStyle w:val="TAL"/>
              <w:rPr>
                <w:sz w:val="16"/>
              </w:rPr>
            </w:pPr>
            <w:r>
              <w:rPr>
                <w:sz w:val="16"/>
              </w:rPr>
              <w:t>Remote Control</w:t>
            </w:r>
          </w:p>
        </w:tc>
        <w:tc>
          <w:tcPr>
            <w:tcW w:w="0" w:type="auto"/>
          </w:tcPr>
          <w:p w14:paraId="1CF0E04B" w14:textId="77777777" w:rsidR="004678A9" w:rsidRPr="002C4C8E" w:rsidRDefault="004678A9" w:rsidP="00126502">
            <w:pPr>
              <w:pStyle w:val="TAL"/>
              <w:rPr>
                <w:sz w:val="16"/>
              </w:rPr>
            </w:pPr>
            <w:r>
              <w:rPr>
                <w:sz w:val="16"/>
              </w:rPr>
              <w:t>Sony Europe B.V.</w:t>
            </w:r>
          </w:p>
        </w:tc>
        <w:tc>
          <w:tcPr>
            <w:tcW w:w="0" w:type="auto"/>
          </w:tcPr>
          <w:p w14:paraId="5FD95AD6" w14:textId="77777777" w:rsidR="004678A9" w:rsidRPr="002C4C8E" w:rsidRDefault="004678A9" w:rsidP="00126502">
            <w:pPr>
              <w:pStyle w:val="TAL"/>
              <w:rPr>
                <w:sz w:val="16"/>
              </w:rPr>
            </w:pPr>
            <w:r>
              <w:rPr>
                <w:sz w:val="16"/>
              </w:rPr>
              <w:t>noted</w:t>
            </w:r>
          </w:p>
        </w:tc>
        <w:tc>
          <w:tcPr>
            <w:tcW w:w="0" w:type="auto"/>
          </w:tcPr>
          <w:p w14:paraId="307EA96C" w14:textId="77777777" w:rsidR="004678A9" w:rsidRPr="002C4C8E" w:rsidRDefault="004678A9" w:rsidP="00126502">
            <w:pPr>
              <w:pStyle w:val="TAL"/>
              <w:rPr>
                <w:sz w:val="16"/>
              </w:rPr>
            </w:pPr>
          </w:p>
        </w:tc>
        <w:tc>
          <w:tcPr>
            <w:tcW w:w="0" w:type="auto"/>
          </w:tcPr>
          <w:p w14:paraId="06365A5F" w14:textId="77777777" w:rsidR="004678A9" w:rsidRPr="002C4C8E" w:rsidRDefault="004678A9" w:rsidP="00126502">
            <w:pPr>
              <w:pStyle w:val="TAL"/>
              <w:rPr>
                <w:sz w:val="16"/>
              </w:rPr>
            </w:pPr>
          </w:p>
        </w:tc>
      </w:tr>
      <w:tr w:rsidR="004678A9" w14:paraId="5E1D775B" w14:textId="77777777" w:rsidTr="00126502">
        <w:tc>
          <w:tcPr>
            <w:tcW w:w="0" w:type="auto"/>
          </w:tcPr>
          <w:p w14:paraId="1AAB378D" w14:textId="77777777" w:rsidR="004678A9" w:rsidRPr="002C4C8E" w:rsidRDefault="004678A9" w:rsidP="00126502">
            <w:pPr>
              <w:pStyle w:val="TAL"/>
              <w:rPr>
                <w:sz w:val="16"/>
              </w:rPr>
            </w:pPr>
            <w:r>
              <w:rPr>
                <w:sz w:val="16"/>
              </w:rPr>
              <w:t>S4-AHI864</w:t>
            </w:r>
          </w:p>
        </w:tc>
        <w:tc>
          <w:tcPr>
            <w:tcW w:w="0" w:type="auto"/>
          </w:tcPr>
          <w:p w14:paraId="357ED4CB" w14:textId="77777777" w:rsidR="004678A9" w:rsidRPr="002C4C8E" w:rsidRDefault="004678A9" w:rsidP="00126502">
            <w:pPr>
              <w:pStyle w:val="TAL"/>
              <w:rPr>
                <w:sz w:val="16"/>
              </w:rPr>
            </w:pPr>
            <w:r>
              <w:rPr>
                <w:sz w:val="16"/>
              </w:rPr>
              <w:t>AAC family</w:t>
            </w:r>
          </w:p>
        </w:tc>
        <w:tc>
          <w:tcPr>
            <w:tcW w:w="0" w:type="auto"/>
          </w:tcPr>
          <w:p w14:paraId="5DB64EE7" w14:textId="77777777" w:rsidR="004678A9" w:rsidRPr="002C4C8E" w:rsidRDefault="004678A9" w:rsidP="00126502">
            <w:pPr>
              <w:pStyle w:val="TAL"/>
              <w:rPr>
                <w:sz w:val="16"/>
              </w:rPr>
            </w:pPr>
            <w:r>
              <w:rPr>
                <w:sz w:val="16"/>
              </w:rPr>
              <w:t>Sony Mobile Communications</w:t>
            </w:r>
          </w:p>
        </w:tc>
        <w:tc>
          <w:tcPr>
            <w:tcW w:w="0" w:type="auto"/>
          </w:tcPr>
          <w:p w14:paraId="35FDE7FC" w14:textId="77777777" w:rsidR="004678A9" w:rsidRPr="002C4C8E" w:rsidRDefault="004678A9" w:rsidP="00126502">
            <w:pPr>
              <w:pStyle w:val="TAL"/>
              <w:rPr>
                <w:sz w:val="16"/>
              </w:rPr>
            </w:pPr>
            <w:r>
              <w:rPr>
                <w:sz w:val="16"/>
              </w:rPr>
              <w:t>revised</w:t>
            </w:r>
          </w:p>
        </w:tc>
        <w:tc>
          <w:tcPr>
            <w:tcW w:w="0" w:type="auto"/>
          </w:tcPr>
          <w:p w14:paraId="68B96FE2" w14:textId="77777777" w:rsidR="004678A9" w:rsidRPr="002C4C8E" w:rsidRDefault="004678A9" w:rsidP="00126502">
            <w:pPr>
              <w:pStyle w:val="TAL"/>
              <w:rPr>
                <w:sz w:val="16"/>
              </w:rPr>
            </w:pPr>
          </w:p>
        </w:tc>
        <w:tc>
          <w:tcPr>
            <w:tcW w:w="0" w:type="auto"/>
          </w:tcPr>
          <w:p w14:paraId="2D0619ED" w14:textId="77777777" w:rsidR="004678A9" w:rsidRPr="002C4C8E" w:rsidRDefault="004678A9" w:rsidP="00126502">
            <w:pPr>
              <w:pStyle w:val="TAL"/>
              <w:rPr>
                <w:sz w:val="16"/>
              </w:rPr>
            </w:pPr>
            <w:r>
              <w:rPr>
                <w:sz w:val="16"/>
              </w:rPr>
              <w:t>S4-AHI888</w:t>
            </w:r>
          </w:p>
        </w:tc>
      </w:tr>
      <w:tr w:rsidR="004678A9" w14:paraId="39FC5957" w14:textId="77777777" w:rsidTr="00126502">
        <w:tc>
          <w:tcPr>
            <w:tcW w:w="0" w:type="auto"/>
          </w:tcPr>
          <w:p w14:paraId="2B78CB3B" w14:textId="77777777" w:rsidR="004678A9" w:rsidRPr="002C4C8E" w:rsidRDefault="004678A9" w:rsidP="00126502">
            <w:pPr>
              <w:pStyle w:val="TAL"/>
              <w:rPr>
                <w:sz w:val="16"/>
              </w:rPr>
            </w:pPr>
            <w:r>
              <w:rPr>
                <w:sz w:val="16"/>
              </w:rPr>
              <w:t>S4-AHI865</w:t>
            </w:r>
          </w:p>
        </w:tc>
        <w:tc>
          <w:tcPr>
            <w:tcW w:w="0" w:type="auto"/>
          </w:tcPr>
          <w:p w14:paraId="541962DC" w14:textId="77777777" w:rsidR="004678A9" w:rsidRPr="002C4C8E" w:rsidRDefault="004678A9" w:rsidP="00126502">
            <w:pPr>
              <w:pStyle w:val="TAL"/>
              <w:rPr>
                <w:sz w:val="16"/>
              </w:rPr>
            </w:pPr>
            <w:r>
              <w:rPr>
                <w:sz w:val="16"/>
              </w:rPr>
              <w:t>Stage 2 for interactions with network assistance</w:t>
            </w:r>
          </w:p>
        </w:tc>
        <w:tc>
          <w:tcPr>
            <w:tcW w:w="0" w:type="auto"/>
          </w:tcPr>
          <w:p w14:paraId="6CF27640" w14:textId="77777777" w:rsidR="004678A9" w:rsidRPr="002C4C8E" w:rsidRDefault="004678A9" w:rsidP="00126502">
            <w:pPr>
              <w:pStyle w:val="TAL"/>
              <w:rPr>
                <w:sz w:val="16"/>
              </w:rPr>
            </w:pPr>
            <w:r>
              <w:rPr>
                <w:sz w:val="16"/>
              </w:rPr>
              <w:t>KPN N.V.</w:t>
            </w:r>
          </w:p>
        </w:tc>
        <w:tc>
          <w:tcPr>
            <w:tcW w:w="0" w:type="auto"/>
          </w:tcPr>
          <w:p w14:paraId="2CAF5768" w14:textId="77777777" w:rsidR="004678A9" w:rsidRPr="002C4C8E" w:rsidRDefault="004678A9" w:rsidP="00126502">
            <w:pPr>
              <w:pStyle w:val="TAL"/>
              <w:rPr>
                <w:sz w:val="16"/>
              </w:rPr>
            </w:pPr>
            <w:r>
              <w:rPr>
                <w:sz w:val="16"/>
              </w:rPr>
              <w:t>noted</w:t>
            </w:r>
          </w:p>
        </w:tc>
        <w:tc>
          <w:tcPr>
            <w:tcW w:w="0" w:type="auto"/>
          </w:tcPr>
          <w:p w14:paraId="5DB908D2" w14:textId="77777777" w:rsidR="004678A9" w:rsidRPr="002C4C8E" w:rsidRDefault="004678A9" w:rsidP="00126502">
            <w:pPr>
              <w:pStyle w:val="TAL"/>
              <w:rPr>
                <w:sz w:val="16"/>
              </w:rPr>
            </w:pPr>
          </w:p>
        </w:tc>
        <w:tc>
          <w:tcPr>
            <w:tcW w:w="0" w:type="auto"/>
          </w:tcPr>
          <w:p w14:paraId="1E944A8A" w14:textId="77777777" w:rsidR="004678A9" w:rsidRPr="002C4C8E" w:rsidRDefault="004678A9" w:rsidP="00126502">
            <w:pPr>
              <w:pStyle w:val="TAL"/>
              <w:rPr>
                <w:sz w:val="16"/>
              </w:rPr>
            </w:pPr>
          </w:p>
        </w:tc>
      </w:tr>
      <w:tr w:rsidR="004678A9" w14:paraId="4640C0E7" w14:textId="77777777" w:rsidTr="00126502">
        <w:tc>
          <w:tcPr>
            <w:tcW w:w="0" w:type="auto"/>
          </w:tcPr>
          <w:p w14:paraId="20FC23D7" w14:textId="77777777" w:rsidR="004678A9" w:rsidRPr="002C4C8E" w:rsidRDefault="004678A9" w:rsidP="00126502">
            <w:pPr>
              <w:pStyle w:val="TAL"/>
              <w:rPr>
                <w:sz w:val="16"/>
              </w:rPr>
            </w:pPr>
            <w:r>
              <w:rPr>
                <w:sz w:val="16"/>
              </w:rPr>
              <w:t>S4-AHI866</w:t>
            </w:r>
          </w:p>
        </w:tc>
        <w:tc>
          <w:tcPr>
            <w:tcW w:w="0" w:type="auto"/>
          </w:tcPr>
          <w:p w14:paraId="03F7C2A8" w14:textId="77777777" w:rsidR="004678A9" w:rsidRPr="002C4C8E" w:rsidRDefault="004678A9" w:rsidP="00126502">
            <w:pPr>
              <w:pStyle w:val="TAL"/>
              <w:rPr>
                <w:sz w:val="16"/>
              </w:rPr>
            </w:pPr>
            <w:r>
              <w:rPr>
                <w:sz w:val="16"/>
              </w:rPr>
              <w:t>DASH delivery enhancements</w:t>
            </w:r>
          </w:p>
        </w:tc>
        <w:tc>
          <w:tcPr>
            <w:tcW w:w="0" w:type="auto"/>
          </w:tcPr>
          <w:p w14:paraId="52F34873" w14:textId="77777777" w:rsidR="004678A9" w:rsidRPr="002C4C8E" w:rsidRDefault="004678A9" w:rsidP="00126502">
            <w:pPr>
              <w:pStyle w:val="TAL"/>
              <w:rPr>
                <w:sz w:val="16"/>
              </w:rPr>
            </w:pPr>
            <w:r>
              <w:rPr>
                <w:sz w:val="16"/>
              </w:rPr>
              <w:t>KPN N.V.</w:t>
            </w:r>
          </w:p>
        </w:tc>
        <w:tc>
          <w:tcPr>
            <w:tcW w:w="0" w:type="auto"/>
          </w:tcPr>
          <w:p w14:paraId="5A2F3E11" w14:textId="77777777" w:rsidR="004678A9" w:rsidRPr="002C4C8E" w:rsidRDefault="004678A9" w:rsidP="00126502">
            <w:pPr>
              <w:pStyle w:val="TAL"/>
              <w:rPr>
                <w:sz w:val="16"/>
              </w:rPr>
            </w:pPr>
            <w:r>
              <w:rPr>
                <w:sz w:val="16"/>
              </w:rPr>
              <w:t>revised</w:t>
            </w:r>
          </w:p>
        </w:tc>
        <w:tc>
          <w:tcPr>
            <w:tcW w:w="0" w:type="auto"/>
          </w:tcPr>
          <w:p w14:paraId="616CE74B" w14:textId="77777777" w:rsidR="004678A9" w:rsidRPr="002C4C8E" w:rsidRDefault="004678A9" w:rsidP="00126502">
            <w:pPr>
              <w:pStyle w:val="TAL"/>
              <w:rPr>
                <w:sz w:val="16"/>
              </w:rPr>
            </w:pPr>
          </w:p>
        </w:tc>
        <w:tc>
          <w:tcPr>
            <w:tcW w:w="0" w:type="auto"/>
          </w:tcPr>
          <w:p w14:paraId="29F20F46" w14:textId="77777777" w:rsidR="004678A9" w:rsidRPr="002C4C8E" w:rsidRDefault="004678A9" w:rsidP="00126502">
            <w:pPr>
              <w:pStyle w:val="TAL"/>
              <w:rPr>
                <w:sz w:val="16"/>
              </w:rPr>
            </w:pPr>
            <w:r>
              <w:rPr>
                <w:sz w:val="16"/>
              </w:rPr>
              <w:t>S4-AHI907</w:t>
            </w:r>
          </w:p>
        </w:tc>
      </w:tr>
      <w:tr w:rsidR="004678A9" w14:paraId="2484A0AE" w14:textId="77777777" w:rsidTr="00126502">
        <w:tc>
          <w:tcPr>
            <w:tcW w:w="0" w:type="auto"/>
          </w:tcPr>
          <w:p w14:paraId="3D353AE8" w14:textId="77777777" w:rsidR="004678A9" w:rsidRPr="002C4C8E" w:rsidRDefault="004678A9" w:rsidP="00126502">
            <w:pPr>
              <w:pStyle w:val="TAL"/>
              <w:rPr>
                <w:sz w:val="16"/>
              </w:rPr>
            </w:pPr>
            <w:r>
              <w:rPr>
                <w:sz w:val="16"/>
              </w:rPr>
              <w:t>S4-AHI867</w:t>
            </w:r>
          </w:p>
        </w:tc>
        <w:tc>
          <w:tcPr>
            <w:tcW w:w="0" w:type="auto"/>
          </w:tcPr>
          <w:p w14:paraId="3E2199B8" w14:textId="77777777" w:rsidR="004678A9" w:rsidRPr="002C4C8E" w:rsidRDefault="004678A9" w:rsidP="00126502">
            <w:pPr>
              <w:pStyle w:val="TAL"/>
              <w:rPr>
                <w:sz w:val="16"/>
              </w:rPr>
            </w:pPr>
            <w:r>
              <w:rPr>
                <w:sz w:val="16"/>
              </w:rPr>
              <w:t>Dynamic Policies Stage 2: Correction of response and parameter list</w:t>
            </w:r>
          </w:p>
        </w:tc>
        <w:tc>
          <w:tcPr>
            <w:tcW w:w="0" w:type="auto"/>
          </w:tcPr>
          <w:p w14:paraId="2A12ED9B" w14:textId="77777777" w:rsidR="004678A9" w:rsidRPr="002C4C8E" w:rsidRDefault="004678A9" w:rsidP="00126502">
            <w:pPr>
              <w:pStyle w:val="TAL"/>
              <w:rPr>
                <w:sz w:val="16"/>
              </w:rPr>
            </w:pPr>
            <w:r>
              <w:rPr>
                <w:sz w:val="16"/>
              </w:rPr>
              <w:t>Ericsson LM</w:t>
            </w:r>
          </w:p>
        </w:tc>
        <w:tc>
          <w:tcPr>
            <w:tcW w:w="0" w:type="auto"/>
          </w:tcPr>
          <w:p w14:paraId="33320AE8" w14:textId="77777777" w:rsidR="004678A9" w:rsidRPr="002C4C8E" w:rsidRDefault="004678A9" w:rsidP="00126502">
            <w:pPr>
              <w:pStyle w:val="TAL"/>
              <w:rPr>
                <w:sz w:val="16"/>
              </w:rPr>
            </w:pPr>
            <w:r>
              <w:rPr>
                <w:sz w:val="16"/>
              </w:rPr>
              <w:t>revised</w:t>
            </w:r>
          </w:p>
        </w:tc>
        <w:tc>
          <w:tcPr>
            <w:tcW w:w="0" w:type="auto"/>
          </w:tcPr>
          <w:p w14:paraId="21D93795" w14:textId="77777777" w:rsidR="004678A9" w:rsidRPr="002C4C8E" w:rsidRDefault="004678A9" w:rsidP="00126502">
            <w:pPr>
              <w:pStyle w:val="TAL"/>
              <w:rPr>
                <w:sz w:val="16"/>
              </w:rPr>
            </w:pPr>
          </w:p>
        </w:tc>
        <w:tc>
          <w:tcPr>
            <w:tcW w:w="0" w:type="auto"/>
          </w:tcPr>
          <w:p w14:paraId="253605AE" w14:textId="77777777" w:rsidR="004678A9" w:rsidRPr="002C4C8E" w:rsidRDefault="004678A9" w:rsidP="00126502">
            <w:pPr>
              <w:pStyle w:val="TAL"/>
              <w:rPr>
                <w:sz w:val="16"/>
              </w:rPr>
            </w:pPr>
            <w:r>
              <w:rPr>
                <w:sz w:val="16"/>
              </w:rPr>
              <w:t>S4-AHI892</w:t>
            </w:r>
          </w:p>
        </w:tc>
      </w:tr>
      <w:tr w:rsidR="004678A9" w14:paraId="693F6781" w14:textId="77777777" w:rsidTr="00126502">
        <w:tc>
          <w:tcPr>
            <w:tcW w:w="0" w:type="auto"/>
          </w:tcPr>
          <w:p w14:paraId="0F14FD18" w14:textId="77777777" w:rsidR="004678A9" w:rsidRPr="002C4C8E" w:rsidRDefault="004678A9" w:rsidP="00126502">
            <w:pPr>
              <w:pStyle w:val="TAL"/>
              <w:rPr>
                <w:sz w:val="16"/>
              </w:rPr>
            </w:pPr>
            <w:r>
              <w:rPr>
                <w:sz w:val="16"/>
              </w:rPr>
              <w:t>S4-AHI868</w:t>
            </w:r>
          </w:p>
        </w:tc>
        <w:tc>
          <w:tcPr>
            <w:tcW w:w="0" w:type="auto"/>
          </w:tcPr>
          <w:p w14:paraId="333E38F1" w14:textId="77777777" w:rsidR="004678A9" w:rsidRPr="002C4C8E" w:rsidRDefault="004678A9" w:rsidP="00126502">
            <w:pPr>
              <w:pStyle w:val="TAL"/>
              <w:rPr>
                <w:sz w:val="16"/>
              </w:rPr>
            </w:pPr>
            <w:r>
              <w:rPr>
                <w:sz w:val="16"/>
              </w:rPr>
              <w:t>Stage 2: Service Access Information</w:t>
            </w:r>
          </w:p>
        </w:tc>
        <w:tc>
          <w:tcPr>
            <w:tcW w:w="0" w:type="auto"/>
          </w:tcPr>
          <w:p w14:paraId="751B4A5E" w14:textId="77777777" w:rsidR="004678A9" w:rsidRPr="002C4C8E" w:rsidRDefault="004678A9" w:rsidP="00126502">
            <w:pPr>
              <w:pStyle w:val="TAL"/>
              <w:rPr>
                <w:sz w:val="16"/>
              </w:rPr>
            </w:pPr>
            <w:r>
              <w:rPr>
                <w:sz w:val="16"/>
              </w:rPr>
              <w:t>Ericsson LM</w:t>
            </w:r>
          </w:p>
        </w:tc>
        <w:tc>
          <w:tcPr>
            <w:tcW w:w="0" w:type="auto"/>
          </w:tcPr>
          <w:p w14:paraId="3300E9AA" w14:textId="77777777" w:rsidR="004678A9" w:rsidRPr="002C4C8E" w:rsidRDefault="004678A9" w:rsidP="00126502">
            <w:pPr>
              <w:pStyle w:val="TAL"/>
              <w:rPr>
                <w:sz w:val="16"/>
              </w:rPr>
            </w:pPr>
            <w:r>
              <w:rPr>
                <w:sz w:val="16"/>
              </w:rPr>
              <w:t>agreed</w:t>
            </w:r>
          </w:p>
        </w:tc>
        <w:tc>
          <w:tcPr>
            <w:tcW w:w="0" w:type="auto"/>
          </w:tcPr>
          <w:p w14:paraId="4510FFCA" w14:textId="77777777" w:rsidR="004678A9" w:rsidRPr="002C4C8E" w:rsidRDefault="004678A9" w:rsidP="00126502">
            <w:pPr>
              <w:pStyle w:val="TAL"/>
              <w:rPr>
                <w:sz w:val="16"/>
              </w:rPr>
            </w:pPr>
          </w:p>
        </w:tc>
        <w:tc>
          <w:tcPr>
            <w:tcW w:w="0" w:type="auto"/>
          </w:tcPr>
          <w:p w14:paraId="3831CAD7" w14:textId="77777777" w:rsidR="004678A9" w:rsidRPr="002C4C8E" w:rsidRDefault="004678A9" w:rsidP="00126502">
            <w:pPr>
              <w:pStyle w:val="TAL"/>
              <w:rPr>
                <w:sz w:val="16"/>
              </w:rPr>
            </w:pPr>
          </w:p>
        </w:tc>
      </w:tr>
      <w:tr w:rsidR="004678A9" w14:paraId="1FC23D06" w14:textId="77777777" w:rsidTr="00126502">
        <w:tc>
          <w:tcPr>
            <w:tcW w:w="0" w:type="auto"/>
          </w:tcPr>
          <w:p w14:paraId="4072B20E" w14:textId="77777777" w:rsidR="004678A9" w:rsidRPr="002C4C8E" w:rsidRDefault="004678A9" w:rsidP="00126502">
            <w:pPr>
              <w:pStyle w:val="TAL"/>
              <w:rPr>
                <w:sz w:val="16"/>
              </w:rPr>
            </w:pPr>
            <w:r>
              <w:rPr>
                <w:sz w:val="16"/>
              </w:rPr>
              <w:t>S4-AHI869</w:t>
            </w:r>
          </w:p>
        </w:tc>
        <w:tc>
          <w:tcPr>
            <w:tcW w:w="0" w:type="auto"/>
          </w:tcPr>
          <w:p w14:paraId="0B259609" w14:textId="77777777" w:rsidR="004678A9" w:rsidRPr="002C4C8E" w:rsidRDefault="004678A9" w:rsidP="00126502">
            <w:pPr>
              <w:pStyle w:val="TAL"/>
              <w:rPr>
                <w:sz w:val="16"/>
              </w:rPr>
            </w:pPr>
            <w:r>
              <w:rPr>
                <w:sz w:val="16"/>
              </w:rPr>
              <w:t>Stage 2: Uplink Streaming Corrections</w:t>
            </w:r>
          </w:p>
        </w:tc>
        <w:tc>
          <w:tcPr>
            <w:tcW w:w="0" w:type="auto"/>
          </w:tcPr>
          <w:p w14:paraId="3BF98DAB" w14:textId="77777777" w:rsidR="004678A9" w:rsidRPr="002C4C8E" w:rsidRDefault="004678A9" w:rsidP="00126502">
            <w:pPr>
              <w:pStyle w:val="TAL"/>
              <w:rPr>
                <w:sz w:val="16"/>
              </w:rPr>
            </w:pPr>
            <w:r>
              <w:rPr>
                <w:sz w:val="16"/>
              </w:rPr>
              <w:t>Ericsson LM</w:t>
            </w:r>
          </w:p>
        </w:tc>
        <w:tc>
          <w:tcPr>
            <w:tcW w:w="0" w:type="auto"/>
          </w:tcPr>
          <w:p w14:paraId="6FBCAE03" w14:textId="77777777" w:rsidR="004678A9" w:rsidRPr="002C4C8E" w:rsidRDefault="004678A9" w:rsidP="00126502">
            <w:pPr>
              <w:pStyle w:val="TAL"/>
              <w:rPr>
                <w:sz w:val="16"/>
              </w:rPr>
            </w:pPr>
            <w:r>
              <w:rPr>
                <w:sz w:val="16"/>
              </w:rPr>
              <w:t>agreed</w:t>
            </w:r>
          </w:p>
        </w:tc>
        <w:tc>
          <w:tcPr>
            <w:tcW w:w="0" w:type="auto"/>
          </w:tcPr>
          <w:p w14:paraId="346CA193" w14:textId="77777777" w:rsidR="004678A9" w:rsidRPr="002C4C8E" w:rsidRDefault="004678A9" w:rsidP="00126502">
            <w:pPr>
              <w:pStyle w:val="TAL"/>
              <w:rPr>
                <w:sz w:val="16"/>
              </w:rPr>
            </w:pPr>
          </w:p>
        </w:tc>
        <w:tc>
          <w:tcPr>
            <w:tcW w:w="0" w:type="auto"/>
          </w:tcPr>
          <w:p w14:paraId="467F613D" w14:textId="77777777" w:rsidR="004678A9" w:rsidRPr="002C4C8E" w:rsidRDefault="004678A9" w:rsidP="00126502">
            <w:pPr>
              <w:pStyle w:val="TAL"/>
              <w:rPr>
                <w:sz w:val="16"/>
              </w:rPr>
            </w:pPr>
          </w:p>
        </w:tc>
      </w:tr>
      <w:tr w:rsidR="004678A9" w14:paraId="4FBB4154" w14:textId="77777777" w:rsidTr="00126502">
        <w:tc>
          <w:tcPr>
            <w:tcW w:w="0" w:type="auto"/>
          </w:tcPr>
          <w:p w14:paraId="79ABDD2D" w14:textId="77777777" w:rsidR="004678A9" w:rsidRPr="002C4C8E" w:rsidRDefault="004678A9" w:rsidP="00126502">
            <w:pPr>
              <w:pStyle w:val="TAL"/>
              <w:rPr>
                <w:sz w:val="16"/>
              </w:rPr>
            </w:pPr>
            <w:r>
              <w:rPr>
                <w:sz w:val="16"/>
              </w:rPr>
              <w:t>S4-AHI870</w:t>
            </w:r>
          </w:p>
        </w:tc>
        <w:tc>
          <w:tcPr>
            <w:tcW w:w="0" w:type="auto"/>
          </w:tcPr>
          <w:p w14:paraId="51510AEC" w14:textId="77777777" w:rsidR="004678A9" w:rsidRPr="002C4C8E" w:rsidRDefault="004678A9" w:rsidP="00126502">
            <w:pPr>
              <w:pStyle w:val="TAL"/>
              <w:rPr>
                <w:sz w:val="16"/>
              </w:rPr>
            </w:pPr>
            <w:r>
              <w:rPr>
                <w:sz w:val="16"/>
              </w:rPr>
              <w:t>Dynamic Policies Stage 3</w:t>
            </w:r>
          </w:p>
        </w:tc>
        <w:tc>
          <w:tcPr>
            <w:tcW w:w="0" w:type="auto"/>
          </w:tcPr>
          <w:p w14:paraId="2D1CD814" w14:textId="77777777" w:rsidR="004678A9" w:rsidRPr="002C4C8E" w:rsidRDefault="004678A9" w:rsidP="00126502">
            <w:pPr>
              <w:pStyle w:val="TAL"/>
              <w:rPr>
                <w:sz w:val="16"/>
              </w:rPr>
            </w:pPr>
            <w:r>
              <w:rPr>
                <w:sz w:val="16"/>
              </w:rPr>
              <w:t>Ericsson LM</w:t>
            </w:r>
          </w:p>
        </w:tc>
        <w:tc>
          <w:tcPr>
            <w:tcW w:w="0" w:type="auto"/>
          </w:tcPr>
          <w:p w14:paraId="469A30A9" w14:textId="77777777" w:rsidR="004678A9" w:rsidRPr="002C4C8E" w:rsidRDefault="004678A9" w:rsidP="00126502">
            <w:pPr>
              <w:pStyle w:val="TAL"/>
              <w:rPr>
                <w:sz w:val="16"/>
              </w:rPr>
            </w:pPr>
            <w:r>
              <w:rPr>
                <w:sz w:val="16"/>
              </w:rPr>
              <w:t>postponed</w:t>
            </w:r>
          </w:p>
        </w:tc>
        <w:tc>
          <w:tcPr>
            <w:tcW w:w="0" w:type="auto"/>
          </w:tcPr>
          <w:p w14:paraId="2449A27B" w14:textId="77777777" w:rsidR="004678A9" w:rsidRPr="002C4C8E" w:rsidRDefault="004678A9" w:rsidP="00126502">
            <w:pPr>
              <w:pStyle w:val="TAL"/>
              <w:rPr>
                <w:sz w:val="16"/>
              </w:rPr>
            </w:pPr>
          </w:p>
        </w:tc>
        <w:tc>
          <w:tcPr>
            <w:tcW w:w="0" w:type="auto"/>
          </w:tcPr>
          <w:p w14:paraId="37EB0F6B" w14:textId="77777777" w:rsidR="004678A9" w:rsidRPr="002C4C8E" w:rsidRDefault="004678A9" w:rsidP="00126502">
            <w:pPr>
              <w:pStyle w:val="TAL"/>
              <w:rPr>
                <w:sz w:val="16"/>
              </w:rPr>
            </w:pPr>
          </w:p>
        </w:tc>
      </w:tr>
      <w:tr w:rsidR="004678A9" w14:paraId="62600E24" w14:textId="77777777" w:rsidTr="00126502">
        <w:tc>
          <w:tcPr>
            <w:tcW w:w="0" w:type="auto"/>
          </w:tcPr>
          <w:p w14:paraId="5DC61BF7" w14:textId="77777777" w:rsidR="004678A9" w:rsidRPr="002C4C8E" w:rsidRDefault="004678A9" w:rsidP="00126502">
            <w:pPr>
              <w:pStyle w:val="TAL"/>
              <w:rPr>
                <w:sz w:val="16"/>
              </w:rPr>
            </w:pPr>
            <w:r>
              <w:rPr>
                <w:sz w:val="16"/>
              </w:rPr>
              <w:t>S4-AHI871</w:t>
            </w:r>
          </w:p>
        </w:tc>
        <w:tc>
          <w:tcPr>
            <w:tcW w:w="0" w:type="auto"/>
          </w:tcPr>
          <w:p w14:paraId="142BB484" w14:textId="77777777" w:rsidR="004678A9" w:rsidRPr="002C4C8E" w:rsidRDefault="004678A9" w:rsidP="00126502">
            <w:pPr>
              <w:pStyle w:val="TAL"/>
              <w:rPr>
                <w:sz w:val="16"/>
              </w:rPr>
            </w:pPr>
            <w:r>
              <w:rPr>
                <w:sz w:val="16"/>
              </w:rPr>
              <w:t>Discussion on EPC support</w:t>
            </w:r>
          </w:p>
        </w:tc>
        <w:tc>
          <w:tcPr>
            <w:tcW w:w="0" w:type="auto"/>
          </w:tcPr>
          <w:p w14:paraId="6BB8E100" w14:textId="77777777" w:rsidR="004678A9" w:rsidRPr="002C4C8E" w:rsidRDefault="004678A9" w:rsidP="00126502">
            <w:pPr>
              <w:pStyle w:val="TAL"/>
              <w:rPr>
                <w:sz w:val="16"/>
              </w:rPr>
            </w:pPr>
            <w:r>
              <w:rPr>
                <w:sz w:val="16"/>
              </w:rPr>
              <w:t>Ericsson LM</w:t>
            </w:r>
          </w:p>
        </w:tc>
        <w:tc>
          <w:tcPr>
            <w:tcW w:w="0" w:type="auto"/>
          </w:tcPr>
          <w:p w14:paraId="2E9CADEB" w14:textId="77777777" w:rsidR="004678A9" w:rsidRPr="002C4C8E" w:rsidRDefault="004678A9" w:rsidP="00126502">
            <w:pPr>
              <w:pStyle w:val="TAL"/>
              <w:rPr>
                <w:sz w:val="16"/>
              </w:rPr>
            </w:pPr>
            <w:r>
              <w:rPr>
                <w:sz w:val="16"/>
              </w:rPr>
              <w:t>agreed</w:t>
            </w:r>
          </w:p>
        </w:tc>
        <w:tc>
          <w:tcPr>
            <w:tcW w:w="0" w:type="auto"/>
          </w:tcPr>
          <w:p w14:paraId="4BC8E005" w14:textId="77777777" w:rsidR="004678A9" w:rsidRPr="002C4C8E" w:rsidRDefault="004678A9" w:rsidP="00126502">
            <w:pPr>
              <w:pStyle w:val="TAL"/>
              <w:rPr>
                <w:sz w:val="16"/>
              </w:rPr>
            </w:pPr>
          </w:p>
        </w:tc>
        <w:tc>
          <w:tcPr>
            <w:tcW w:w="0" w:type="auto"/>
          </w:tcPr>
          <w:p w14:paraId="7446FCE0" w14:textId="77777777" w:rsidR="004678A9" w:rsidRPr="002C4C8E" w:rsidRDefault="004678A9" w:rsidP="00126502">
            <w:pPr>
              <w:pStyle w:val="TAL"/>
              <w:rPr>
                <w:sz w:val="16"/>
              </w:rPr>
            </w:pPr>
          </w:p>
        </w:tc>
      </w:tr>
      <w:tr w:rsidR="004678A9" w14:paraId="03F7B47A" w14:textId="77777777" w:rsidTr="00126502">
        <w:tc>
          <w:tcPr>
            <w:tcW w:w="0" w:type="auto"/>
          </w:tcPr>
          <w:p w14:paraId="1A0B6328" w14:textId="77777777" w:rsidR="004678A9" w:rsidRPr="002C4C8E" w:rsidRDefault="004678A9" w:rsidP="00126502">
            <w:pPr>
              <w:pStyle w:val="TAL"/>
              <w:rPr>
                <w:sz w:val="16"/>
              </w:rPr>
            </w:pPr>
            <w:r>
              <w:rPr>
                <w:sz w:val="16"/>
              </w:rPr>
              <w:t>S4-AHI872</w:t>
            </w:r>
          </w:p>
        </w:tc>
        <w:tc>
          <w:tcPr>
            <w:tcW w:w="0" w:type="auto"/>
          </w:tcPr>
          <w:p w14:paraId="41E7B479" w14:textId="77777777" w:rsidR="004678A9" w:rsidRPr="002C4C8E" w:rsidRDefault="004678A9" w:rsidP="00126502">
            <w:pPr>
              <w:pStyle w:val="TAL"/>
              <w:rPr>
                <w:sz w:val="16"/>
              </w:rPr>
            </w:pPr>
            <w:proofErr w:type="spellStart"/>
            <w:r>
              <w:rPr>
                <w:sz w:val="16"/>
              </w:rPr>
              <w:t>dCR</w:t>
            </w:r>
            <w:proofErr w:type="spellEnd"/>
            <w:r>
              <w:rPr>
                <w:sz w:val="16"/>
              </w:rPr>
              <w:t xml:space="preserve"> 26.501 on Metrics collection and reporting</w:t>
            </w:r>
          </w:p>
        </w:tc>
        <w:tc>
          <w:tcPr>
            <w:tcW w:w="0" w:type="auto"/>
          </w:tcPr>
          <w:p w14:paraId="71034F9C" w14:textId="77777777" w:rsidR="004678A9" w:rsidRPr="002C4C8E" w:rsidRDefault="004678A9" w:rsidP="00126502">
            <w:pPr>
              <w:pStyle w:val="TAL"/>
              <w:rPr>
                <w:sz w:val="16"/>
              </w:rPr>
            </w:pPr>
            <w:r>
              <w:rPr>
                <w:sz w:val="16"/>
              </w:rPr>
              <w:t>Ericsson LM</w:t>
            </w:r>
          </w:p>
        </w:tc>
        <w:tc>
          <w:tcPr>
            <w:tcW w:w="0" w:type="auto"/>
          </w:tcPr>
          <w:p w14:paraId="271202B8" w14:textId="77777777" w:rsidR="004678A9" w:rsidRPr="002C4C8E" w:rsidRDefault="004678A9" w:rsidP="00126502">
            <w:pPr>
              <w:pStyle w:val="TAL"/>
              <w:rPr>
                <w:sz w:val="16"/>
              </w:rPr>
            </w:pPr>
            <w:r>
              <w:rPr>
                <w:sz w:val="16"/>
              </w:rPr>
              <w:t>agreed</w:t>
            </w:r>
          </w:p>
        </w:tc>
        <w:tc>
          <w:tcPr>
            <w:tcW w:w="0" w:type="auto"/>
          </w:tcPr>
          <w:p w14:paraId="78FF07CF" w14:textId="77777777" w:rsidR="004678A9" w:rsidRPr="002C4C8E" w:rsidRDefault="004678A9" w:rsidP="00126502">
            <w:pPr>
              <w:pStyle w:val="TAL"/>
              <w:rPr>
                <w:sz w:val="16"/>
              </w:rPr>
            </w:pPr>
          </w:p>
        </w:tc>
        <w:tc>
          <w:tcPr>
            <w:tcW w:w="0" w:type="auto"/>
          </w:tcPr>
          <w:p w14:paraId="6ADB8E87" w14:textId="77777777" w:rsidR="004678A9" w:rsidRPr="002C4C8E" w:rsidRDefault="004678A9" w:rsidP="00126502">
            <w:pPr>
              <w:pStyle w:val="TAL"/>
              <w:rPr>
                <w:sz w:val="16"/>
              </w:rPr>
            </w:pPr>
          </w:p>
        </w:tc>
      </w:tr>
      <w:tr w:rsidR="004678A9" w14:paraId="40E82642" w14:textId="77777777" w:rsidTr="00126502">
        <w:tc>
          <w:tcPr>
            <w:tcW w:w="0" w:type="auto"/>
          </w:tcPr>
          <w:p w14:paraId="50D3614B" w14:textId="77777777" w:rsidR="004678A9" w:rsidRPr="002C4C8E" w:rsidRDefault="004678A9" w:rsidP="00126502">
            <w:pPr>
              <w:pStyle w:val="TAL"/>
              <w:rPr>
                <w:sz w:val="16"/>
              </w:rPr>
            </w:pPr>
            <w:r>
              <w:rPr>
                <w:sz w:val="16"/>
              </w:rPr>
              <w:t>S4-AHI873</w:t>
            </w:r>
          </w:p>
        </w:tc>
        <w:tc>
          <w:tcPr>
            <w:tcW w:w="0" w:type="auto"/>
          </w:tcPr>
          <w:p w14:paraId="58486432" w14:textId="77777777" w:rsidR="004678A9" w:rsidRPr="002C4C8E" w:rsidRDefault="004678A9" w:rsidP="00126502">
            <w:pPr>
              <w:pStyle w:val="TAL"/>
              <w:rPr>
                <w:sz w:val="16"/>
              </w:rPr>
            </w:pPr>
            <w:r>
              <w:rPr>
                <w:sz w:val="16"/>
              </w:rPr>
              <w:t>pCR 26.512 on Metrics collection and reporting</w:t>
            </w:r>
          </w:p>
        </w:tc>
        <w:tc>
          <w:tcPr>
            <w:tcW w:w="0" w:type="auto"/>
          </w:tcPr>
          <w:p w14:paraId="6C38A5DB" w14:textId="77777777" w:rsidR="004678A9" w:rsidRPr="002C4C8E" w:rsidRDefault="004678A9" w:rsidP="00126502">
            <w:pPr>
              <w:pStyle w:val="TAL"/>
              <w:rPr>
                <w:sz w:val="16"/>
              </w:rPr>
            </w:pPr>
            <w:r>
              <w:rPr>
                <w:sz w:val="16"/>
              </w:rPr>
              <w:t>Ericsson LM</w:t>
            </w:r>
          </w:p>
        </w:tc>
        <w:tc>
          <w:tcPr>
            <w:tcW w:w="0" w:type="auto"/>
          </w:tcPr>
          <w:p w14:paraId="543FBEA4" w14:textId="77777777" w:rsidR="004678A9" w:rsidRPr="002C4C8E" w:rsidRDefault="004678A9" w:rsidP="00126502">
            <w:pPr>
              <w:pStyle w:val="TAL"/>
              <w:rPr>
                <w:sz w:val="16"/>
              </w:rPr>
            </w:pPr>
            <w:r>
              <w:rPr>
                <w:sz w:val="16"/>
              </w:rPr>
              <w:t>postponed</w:t>
            </w:r>
          </w:p>
        </w:tc>
        <w:tc>
          <w:tcPr>
            <w:tcW w:w="0" w:type="auto"/>
          </w:tcPr>
          <w:p w14:paraId="2C816BA0" w14:textId="77777777" w:rsidR="004678A9" w:rsidRPr="002C4C8E" w:rsidRDefault="004678A9" w:rsidP="00126502">
            <w:pPr>
              <w:pStyle w:val="TAL"/>
              <w:rPr>
                <w:sz w:val="16"/>
              </w:rPr>
            </w:pPr>
          </w:p>
        </w:tc>
        <w:tc>
          <w:tcPr>
            <w:tcW w:w="0" w:type="auto"/>
          </w:tcPr>
          <w:p w14:paraId="7C0AAEFD" w14:textId="77777777" w:rsidR="004678A9" w:rsidRPr="002C4C8E" w:rsidRDefault="004678A9" w:rsidP="00126502">
            <w:pPr>
              <w:pStyle w:val="TAL"/>
              <w:rPr>
                <w:sz w:val="16"/>
              </w:rPr>
            </w:pPr>
          </w:p>
        </w:tc>
      </w:tr>
      <w:tr w:rsidR="004678A9" w14:paraId="0880C682" w14:textId="77777777" w:rsidTr="00126502">
        <w:tc>
          <w:tcPr>
            <w:tcW w:w="0" w:type="auto"/>
          </w:tcPr>
          <w:p w14:paraId="25107FAE" w14:textId="77777777" w:rsidR="004678A9" w:rsidRPr="002C4C8E" w:rsidRDefault="004678A9" w:rsidP="00126502">
            <w:pPr>
              <w:pStyle w:val="TAL"/>
              <w:rPr>
                <w:sz w:val="16"/>
              </w:rPr>
            </w:pPr>
            <w:r>
              <w:rPr>
                <w:sz w:val="16"/>
              </w:rPr>
              <w:t>S4-AHI874</w:t>
            </w:r>
          </w:p>
        </w:tc>
        <w:tc>
          <w:tcPr>
            <w:tcW w:w="0" w:type="auto"/>
          </w:tcPr>
          <w:p w14:paraId="04FEF78D" w14:textId="77777777" w:rsidR="004678A9" w:rsidRPr="002C4C8E" w:rsidRDefault="004678A9" w:rsidP="00126502">
            <w:pPr>
              <w:pStyle w:val="TAL"/>
              <w:rPr>
                <w:sz w:val="16"/>
              </w:rPr>
            </w:pPr>
            <w:r>
              <w:rPr>
                <w:sz w:val="16"/>
              </w:rPr>
              <w:t xml:space="preserve">RAN </w:t>
            </w:r>
            <w:proofErr w:type="spellStart"/>
            <w:r>
              <w:rPr>
                <w:sz w:val="16"/>
              </w:rPr>
              <w:t>Signaling</w:t>
            </w:r>
            <w:proofErr w:type="spellEnd"/>
            <w:r>
              <w:rPr>
                <w:sz w:val="16"/>
              </w:rPr>
              <w:t xml:space="preserve"> based Downlink Assistance</w:t>
            </w:r>
          </w:p>
        </w:tc>
        <w:tc>
          <w:tcPr>
            <w:tcW w:w="0" w:type="auto"/>
          </w:tcPr>
          <w:p w14:paraId="446B9EAF" w14:textId="77777777" w:rsidR="004678A9" w:rsidRPr="002C4C8E" w:rsidRDefault="004678A9" w:rsidP="00126502">
            <w:pPr>
              <w:pStyle w:val="TAL"/>
              <w:rPr>
                <w:sz w:val="16"/>
              </w:rPr>
            </w:pPr>
            <w:r>
              <w:rPr>
                <w:sz w:val="16"/>
              </w:rPr>
              <w:t>Qualcomm Incorporated</w:t>
            </w:r>
          </w:p>
        </w:tc>
        <w:tc>
          <w:tcPr>
            <w:tcW w:w="0" w:type="auto"/>
          </w:tcPr>
          <w:p w14:paraId="6FB37DD5" w14:textId="77777777" w:rsidR="004678A9" w:rsidRPr="002C4C8E" w:rsidRDefault="004678A9" w:rsidP="00126502">
            <w:pPr>
              <w:pStyle w:val="TAL"/>
              <w:rPr>
                <w:sz w:val="16"/>
              </w:rPr>
            </w:pPr>
            <w:r>
              <w:rPr>
                <w:sz w:val="16"/>
              </w:rPr>
              <w:t>revised</w:t>
            </w:r>
          </w:p>
        </w:tc>
        <w:tc>
          <w:tcPr>
            <w:tcW w:w="0" w:type="auto"/>
          </w:tcPr>
          <w:p w14:paraId="53EF418C" w14:textId="77777777" w:rsidR="004678A9" w:rsidRPr="002C4C8E" w:rsidRDefault="004678A9" w:rsidP="00126502">
            <w:pPr>
              <w:pStyle w:val="TAL"/>
              <w:rPr>
                <w:sz w:val="16"/>
              </w:rPr>
            </w:pPr>
          </w:p>
        </w:tc>
        <w:tc>
          <w:tcPr>
            <w:tcW w:w="0" w:type="auto"/>
          </w:tcPr>
          <w:p w14:paraId="1CB28ABA" w14:textId="77777777" w:rsidR="004678A9" w:rsidRPr="002C4C8E" w:rsidRDefault="004678A9" w:rsidP="00126502">
            <w:pPr>
              <w:pStyle w:val="TAL"/>
              <w:rPr>
                <w:sz w:val="16"/>
              </w:rPr>
            </w:pPr>
            <w:r>
              <w:rPr>
                <w:sz w:val="16"/>
              </w:rPr>
              <w:t>S4-AHI893</w:t>
            </w:r>
          </w:p>
        </w:tc>
      </w:tr>
      <w:tr w:rsidR="004678A9" w14:paraId="07A21E7A" w14:textId="77777777" w:rsidTr="00126502">
        <w:tc>
          <w:tcPr>
            <w:tcW w:w="0" w:type="auto"/>
          </w:tcPr>
          <w:p w14:paraId="4F4C20E6" w14:textId="77777777" w:rsidR="004678A9" w:rsidRPr="002C4C8E" w:rsidRDefault="004678A9" w:rsidP="00126502">
            <w:pPr>
              <w:pStyle w:val="TAL"/>
              <w:rPr>
                <w:sz w:val="16"/>
              </w:rPr>
            </w:pPr>
            <w:r>
              <w:rPr>
                <w:sz w:val="16"/>
              </w:rPr>
              <w:t>S4-AHI875</w:t>
            </w:r>
          </w:p>
        </w:tc>
        <w:tc>
          <w:tcPr>
            <w:tcW w:w="0" w:type="auto"/>
          </w:tcPr>
          <w:p w14:paraId="3696EFD2" w14:textId="77777777" w:rsidR="004678A9" w:rsidRPr="002C4C8E" w:rsidRDefault="004678A9" w:rsidP="00126502">
            <w:pPr>
              <w:pStyle w:val="TAL"/>
              <w:rPr>
                <w:sz w:val="16"/>
              </w:rPr>
            </w:pPr>
            <w:r>
              <w:rPr>
                <w:sz w:val="16"/>
              </w:rPr>
              <w:t>Sequence Diagrams on Uplink Streaming with Network Assistance</w:t>
            </w:r>
          </w:p>
        </w:tc>
        <w:tc>
          <w:tcPr>
            <w:tcW w:w="0" w:type="auto"/>
          </w:tcPr>
          <w:p w14:paraId="577B2414" w14:textId="77777777" w:rsidR="004678A9" w:rsidRPr="002C4C8E" w:rsidRDefault="004678A9" w:rsidP="00126502">
            <w:pPr>
              <w:pStyle w:val="TAL"/>
              <w:rPr>
                <w:sz w:val="16"/>
              </w:rPr>
            </w:pPr>
            <w:r>
              <w:rPr>
                <w:sz w:val="16"/>
              </w:rPr>
              <w:t>Qualcomm Incorporated</w:t>
            </w:r>
          </w:p>
        </w:tc>
        <w:tc>
          <w:tcPr>
            <w:tcW w:w="0" w:type="auto"/>
          </w:tcPr>
          <w:p w14:paraId="2A23F679" w14:textId="77777777" w:rsidR="004678A9" w:rsidRPr="002C4C8E" w:rsidRDefault="004678A9" w:rsidP="00126502">
            <w:pPr>
              <w:pStyle w:val="TAL"/>
              <w:rPr>
                <w:sz w:val="16"/>
              </w:rPr>
            </w:pPr>
            <w:r>
              <w:rPr>
                <w:sz w:val="16"/>
              </w:rPr>
              <w:t>revised</w:t>
            </w:r>
          </w:p>
        </w:tc>
        <w:tc>
          <w:tcPr>
            <w:tcW w:w="0" w:type="auto"/>
          </w:tcPr>
          <w:p w14:paraId="40B34651" w14:textId="77777777" w:rsidR="004678A9" w:rsidRPr="002C4C8E" w:rsidRDefault="004678A9" w:rsidP="00126502">
            <w:pPr>
              <w:pStyle w:val="TAL"/>
              <w:rPr>
                <w:sz w:val="16"/>
              </w:rPr>
            </w:pPr>
          </w:p>
        </w:tc>
        <w:tc>
          <w:tcPr>
            <w:tcW w:w="0" w:type="auto"/>
          </w:tcPr>
          <w:p w14:paraId="389D5A68" w14:textId="77777777" w:rsidR="004678A9" w:rsidRPr="002C4C8E" w:rsidRDefault="004678A9" w:rsidP="00126502">
            <w:pPr>
              <w:pStyle w:val="TAL"/>
              <w:rPr>
                <w:sz w:val="16"/>
              </w:rPr>
            </w:pPr>
            <w:r>
              <w:rPr>
                <w:sz w:val="16"/>
              </w:rPr>
              <w:t>S4-AHI895</w:t>
            </w:r>
          </w:p>
        </w:tc>
      </w:tr>
      <w:tr w:rsidR="004678A9" w14:paraId="7F2E58EA" w14:textId="77777777" w:rsidTr="00126502">
        <w:tc>
          <w:tcPr>
            <w:tcW w:w="0" w:type="auto"/>
          </w:tcPr>
          <w:p w14:paraId="7177E7DD" w14:textId="77777777" w:rsidR="004678A9" w:rsidRPr="002C4C8E" w:rsidRDefault="004678A9" w:rsidP="00126502">
            <w:pPr>
              <w:pStyle w:val="TAL"/>
              <w:rPr>
                <w:sz w:val="16"/>
              </w:rPr>
            </w:pPr>
            <w:r>
              <w:rPr>
                <w:sz w:val="16"/>
              </w:rPr>
              <w:t>S4-AHI876</w:t>
            </w:r>
          </w:p>
        </w:tc>
        <w:tc>
          <w:tcPr>
            <w:tcW w:w="0" w:type="auto"/>
          </w:tcPr>
          <w:p w14:paraId="2006F64F" w14:textId="77777777" w:rsidR="004678A9" w:rsidRPr="002C4C8E" w:rsidRDefault="004678A9" w:rsidP="00126502">
            <w:pPr>
              <w:pStyle w:val="TAL"/>
              <w:rPr>
                <w:sz w:val="16"/>
              </w:rPr>
            </w:pPr>
            <w:r>
              <w:rPr>
                <w:sz w:val="16"/>
              </w:rPr>
              <w:t>Network Slicing and QoS</w:t>
            </w:r>
          </w:p>
        </w:tc>
        <w:tc>
          <w:tcPr>
            <w:tcW w:w="0" w:type="auto"/>
          </w:tcPr>
          <w:p w14:paraId="4623F344" w14:textId="77777777" w:rsidR="004678A9" w:rsidRPr="002C4C8E" w:rsidRDefault="004678A9" w:rsidP="00126502">
            <w:pPr>
              <w:pStyle w:val="TAL"/>
              <w:rPr>
                <w:sz w:val="16"/>
              </w:rPr>
            </w:pPr>
            <w:r>
              <w:rPr>
                <w:sz w:val="16"/>
              </w:rPr>
              <w:t>Qualcomm Incorporated</w:t>
            </w:r>
          </w:p>
        </w:tc>
        <w:tc>
          <w:tcPr>
            <w:tcW w:w="0" w:type="auto"/>
          </w:tcPr>
          <w:p w14:paraId="6C3844E0" w14:textId="77777777" w:rsidR="004678A9" w:rsidRPr="002C4C8E" w:rsidRDefault="004678A9" w:rsidP="00126502">
            <w:pPr>
              <w:pStyle w:val="TAL"/>
              <w:rPr>
                <w:sz w:val="16"/>
              </w:rPr>
            </w:pPr>
            <w:r>
              <w:rPr>
                <w:sz w:val="16"/>
              </w:rPr>
              <w:t>noted</w:t>
            </w:r>
          </w:p>
        </w:tc>
        <w:tc>
          <w:tcPr>
            <w:tcW w:w="0" w:type="auto"/>
          </w:tcPr>
          <w:p w14:paraId="45B74906" w14:textId="77777777" w:rsidR="004678A9" w:rsidRPr="002C4C8E" w:rsidRDefault="004678A9" w:rsidP="00126502">
            <w:pPr>
              <w:pStyle w:val="TAL"/>
              <w:rPr>
                <w:sz w:val="16"/>
              </w:rPr>
            </w:pPr>
          </w:p>
        </w:tc>
        <w:tc>
          <w:tcPr>
            <w:tcW w:w="0" w:type="auto"/>
          </w:tcPr>
          <w:p w14:paraId="23794A91" w14:textId="77777777" w:rsidR="004678A9" w:rsidRPr="002C4C8E" w:rsidRDefault="004678A9" w:rsidP="00126502">
            <w:pPr>
              <w:pStyle w:val="TAL"/>
              <w:rPr>
                <w:sz w:val="16"/>
              </w:rPr>
            </w:pPr>
          </w:p>
        </w:tc>
      </w:tr>
      <w:tr w:rsidR="004678A9" w14:paraId="7C891483" w14:textId="77777777" w:rsidTr="00126502">
        <w:tc>
          <w:tcPr>
            <w:tcW w:w="0" w:type="auto"/>
          </w:tcPr>
          <w:p w14:paraId="30160AB6" w14:textId="77777777" w:rsidR="004678A9" w:rsidRPr="002C4C8E" w:rsidRDefault="004678A9" w:rsidP="00126502">
            <w:pPr>
              <w:pStyle w:val="TAL"/>
              <w:rPr>
                <w:sz w:val="16"/>
              </w:rPr>
            </w:pPr>
            <w:r>
              <w:rPr>
                <w:sz w:val="16"/>
              </w:rPr>
              <w:t>S4-AHI877</w:t>
            </w:r>
          </w:p>
        </w:tc>
        <w:tc>
          <w:tcPr>
            <w:tcW w:w="0" w:type="auto"/>
          </w:tcPr>
          <w:p w14:paraId="58A5ABC7" w14:textId="77777777" w:rsidR="004678A9" w:rsidRPr="002C4C8E" w:rsidRDefault="004678A9" w:rsidP="00126502">
            <w:pPr>
              <w:pStyle w:val="TAL"/>
              <w:rPr>
                <w:sz w:val="16"/>
              </w:rPr>
            </w:pPr>
            <w:r>
              <w:rPr>
                <w:sz w:val="16"/>
              </w:rPr>
              <w:t>Updates to Stage 2 on Session Establishment and QoS</w:t>
            </w:r>
          </w:p>
        </w:tc>
        <w:tc>
          <w:tcPr>
            <w:tcW w:w="0" w:type="auto"/>
          </w:tcPr>
          <w:p w14:paraId="66BBCBF4" w14:textId="77777777" w:rsidR="004678A9" w:rsidRPr="002C4C8E" w:rsidRDefault="004678A9" w:rsidP="00126502">
            <w:pPr>
              <w:pStyle w:val="TAL"/>
              <w:rPr>
                <w:sz w:val="16"/>
              </w:rPr>
            </w:pPr>
            <w:r>
              <w:rPr>
                <w:sz w:val="16"/>
              </w:rPr>
              <w:t>Qualcomm Incorporated</w:t>
            </w:r>
          </w:p>
        </w:tc>
        <w:tc>
          <w:tcPr>
            <w:tcW w:w="0" w:type="auto"/>
          </w:tcPr>
          <w:p w14:paraId="4D8C479A" w14:textId="77777777" w:rsidR="004678A9" w:rsidRPr="002C4C8E" w:rsidRDefault="004678A9" w:rsidP="00126502">
            <w:pPr>
              <w:pStyle w:val="TAL"/>
              <w:rPr>
                <w:sz w:val="16"/>
              </w:rPr>
            </w:pPr>
            <w:r>
              <w:rPr>
                <w:sz w:val="16"/>
              </w:rPr>
              <w:t>revised</w:t>
            </w:r>
          </w:p>
        </w:tc>
        <w:tc>
          <w:tcPr>
            <w:tcW w:w="0" w:type="auto"/>
          </w:tcPr>
          <w:p w14:paraId="19A3B15E" w14:textId="77777777" w:rsidR="004678A9" w:rsidRPr="002C4C8E" w:rsidRDefault="004678A9" w:rsidP="00126502">
            <w:pPr>
              <w:pStyle w:val="TAL"/>
              <w:rPr>
                <w:sz w:val="16"/>
              </w:rPr>
            </w:pPr>
          </w:p>
        </w:tc>
        <w:tc>
          <w:tcPr>
            <w:tcW w:w="0" w:type="auto"/>
          </w:tcPr>
          <w:p w14:paraId="37D8357F" w14:textId="77777777" w:rsidR="004678A9" w:rsidRPr="002C4C8E" w:rsidRDefault="004678A9" w:rsidP="00126502">
            <w:pPr>
              <w:pStyle w:val="TAL"/>
              <w:rPr>
                <w:sz w:val="16"/>
              </w:rPr>
            </w:pPr>
            <w:r>
              <w:rPr>
                <w:sz w:val="16"/>
              </w:rPr>
              <w:t xml:space="preserve"> S4-AHI897</w:t>
            </w:r>
          </w:p>
        </w:tc>
      </w:tr>
      <w:tr w:rsidR="004678A9" w14:paraId="09D6808E" w14:textId="77777777" w:rsidTr="00126502">
        <w:tc>
          <w:tcPr>
            <w:tcW w:w="0" w:type="auto"/>
          </w:tcPr>
          <w:p w14:paraId="31E4DB74" w14:textId="77777777" w:rsidR="004678A9" w:rsidRPr="002C4C8E" w:rsidRDefault="004678A9" w:rsidP="00126502">
            <w:pPr>
              <w:pStyle w:val="TAL"/>
              <w:rPr>
                <w:sz w:val="16"/>
              </w:rPr>
            </w:pPr>
            <w:r>
              <w:rPr>
                <w:sz w:val="16"/>
              </w:rPr>
              <w:t>S4-AHI878</w:t>
            </w:r>
          </w:p>
        </w:tc>
        <w:tc>
          <w:tcPr>
            <w:tcW w:w="0" w:type="auto"/>
          </w:tcPr>
          <w:p w14:paraId="33C3C057" w14:textId="77777777" w:rsidR="004678A9" w:rsidRPr="002C4C8E" w:rsidRDefault="004678A9" w:rsidP="00126502">
            <w:pPr>
              <w:pStyle w:val="TAL"/>
              <w:rPr>
                <w:sz w:val="16"/>
              </w:rPr>
            </w:pPr>
            <w:r>
              <w:rPr>
                <w:sz w:val="16"/>
              </w:rPr>
              <w:t>General clean-up and comments</w:t>
            </w:r>
          </w:p>
        </w:tc>
        <w:tc>
          <w:tcPr>
            <w:tcW w:w="0" w:type="auto"/>
          </w:tcPr>
          <w:p w14:paraId="77B6A337" w14:textId="77777777" w:rsidR="004678A9" w:rsidRPr="002C4C8E" w:rsidRDefault="004678A9" w:rsidP="00126502">
            <w:pPr>
              <w:pStyle w:val="TAL"/>
              <w:rPr>
                <w:sz w:val="16"/>
              </w:rPr>
            </w:pPr>
            <w:r>
              <w:rPr>
                <w:sz w:val="16"/>
              </w:rPr>
              <w:t>Qualcomm Incorporated</w:t>
            </w:r>
          </w:p>
        </w:tc>
        <w:tc>
          <w:tcPr>
            <w:tcW w:w="0" w:type="auto"/>
          </w:tcPr>
          <w:p w14:paraId="34A07E7A" w14:textId="77777777" w:rsidR="004678A9" w:rsidRPr="002C4C8E" w:rsidRDefault="004678A9" w:rsidP="00126502">
            <w:pPr>
              <w:pStyle w:val="TAL"/>
              <w:rPr>
                <w:sz w:val="16"/>
              </w:rPr>
            </w:pPr>
            <w:r>
              <w:rPr>
                <w:sz w:val="16"/>
              </w:rPr>
              <w:t>revised</w:t>
            </w:r>
          </w:p>
        </w:tc>
        <w:tc>
          <w:tcPr>
            <w:tcW w:w="0" w:type="auto"/>
          </w:tcPr>
          <w:p w14:paraId="0C20CDCA" w14:textId="77777777" w:rsidR="004678A9" w:rsidRPr="002C4C8E" w:rsidRDefault="004678A9" w:rsidP="00126502">
            <w:pPr>
              <w:pStyle w:val="TAL"/>
              <w:rPr>
                <w:sz w:val="16"/>
              </w:rPr>
            </w:pPr>
          </w:p>
        </w:tc>
        <w:tc>
          <w:tcPr>
            <w:tcW w:w="0" w:type="auto"/>
          </w:tcPr>
          <w:p w14:paraId="61836C16" w14:textId="77777777" w:rsidR="004678A9" w:rsidRPr="002C4C8E" w:rsidRDefault="004678A9" w:rsidP="00126502">
            <w:pPr>
              <w:pStyle w:val="TAL"/>
              <w:rPr>
                <w:sz w:val="16"/>
              </w:rPr>
            </w:pPr>
            <w:r>
              <w:rPr>
                <w:sz w:val="16"/>
              </w:rPr>
              <w:t>S4-AHI904</w:t>
            </w:r>
          </w:p>
        </w:tc>
      </w:tr>
      <w:tr w:rsidR="004678A9" w14:paraId="0F51E16E" w14:textId="77777777" w:rsidTr="00126502">
        <w:tc>
          <w:tcPr>
            <w:tcW w:w="0" w:type="auto"/>
          </w:tcPr>
          <w:p w14:paraId="050E8508" w14:textId="77777777" w:rsidR="004678A9" w:rsidRPr="002C4C8E" w:rsidRDefault="004678A9" w:rsidP="00126502">
            <w:pPr>
              <w:pStyle w:val="TAL"/>
              <w:rPr>
                <w:sz w:val="16"/>
              </w:rPr>
            </w:pPr>
            <w:r>
              <w:rPr>
                <w:sz w:val="16"/>
              </w:rPr>
              <w:t>S4-AHI879</w:t>
            </w:r>
          </w:p>
        </w:tc>
        <w:tc>
          <w:tcPr>
            <w:tcW w:w="0" w:type="auto"/>
          </w:tcPr>
          <w:p w14:paraId="19123549" w14:textId="77777777" w:rsidR="004678A9" w:rsidRPr="002C4C8E" w:rsidRDefault="004678A9" w:rsidP="00126502">
            <w:pPr>
              <w:pStyle w:val="TAL"/>
              <w:rPr>
                <w:sz w:val="16"/>
              </w:rPr>
            </w:pPr>
            <w:r>
              <w:rPr>
                <w:sz w:val="16"/>
              </w:rPr>
              <w:t>Proposed Updates to Audio Operation Points</w:t>
            </w:r>
          </w:p>
        </w:tc>
        <w:tc>
          <w:tcPr>
            <w:tcW w:w="0" w:type="auto"/>
          </w:tcPr>
          <w:p w14:paraId="6A92FFE4" w14:textId="77777777" w:rsidR="004678A9" w:rsidRPr="002C4C8E" w:rsidRDefault="004678A9" w:rsidP="00126502">
            <w:pPr>
              <w:pStyle w:val="TAL"/>
              <w:rPr>
                <w:sz w:val="16"/>
              </w:rPr>
            </w:pPr>
            <w:r>
              <w:rPr>
                <w:sz w:val="16"/>
              </w:rPr>
              <w:t>Qualcomm Incorporated</w:t>
            </w:r>
          </w:p>
        </w:tc>
        <w:tc>
          <w:tcPr>
            <w:tcW w:w="0" w:type="auto"/>
          </w:tcPr>
          <w:p w14:paraId="246FCDE2" w14:textId="77777777" w:rsidR="004678A9" w:rsidRPr="002C4C8E" w:rsidRDefault="004678A9" w:rsidP="00126502">
            <w:pPr>
              <w:pStyle w:val="TAL"/>
              <w:rPr>
                <w:sz w:val="16"/>
              </w:rPr>
            </w:pPr>
            <w:r>
              <w:rPr>
                <w:sz w:val="16"/>
              </w:rPr>
              <w:t>noted</w:t>
            </w:r>
          </w:p>
        </w:tc>
        <w:tc>
          <w:tcPr>
            <w:tcW w:w="0" w:type="auto"/>
          </w:tcPr>
          <w:p w14:paraId="703A1AD6" w14:textId="77777777" w:rsidR="004678A9" w:rsidRPr="002C4C8E" w:rsidRDefault="004678A9" w:rsidP="00126502">
            <w:pPr>
              <w:pStyle w:val="TAL"/>
              <w:rPr>
                <w:sz w:val="16"/>
              </w:rPr>
            </w:pPr>
          </w:p>
        </w:tc>
        <w:tc>
          <w:tcPr>
            <w:tcW w:w="0" w:type="auto"/>
          </w:tcPr>
          <w:p w14:paraId="00246561" w14:textId="77777777" w:rsidR="004678A9" w:rsidRPr="002C4C8E" w:rsidRDefault="004678A9" w:rsidP="00126502">
            <w:pPr>
              <w:pStyle w:val="TAL"/>
              <w:rPr>
                <w:sz w:val="16"/>
              </w:rPr>
            </w:pPr>
          </w:p>
        </w:tc>
      </w:tr>
      <w:tr w:rsidR="004678A9" w14:paraId="34BA322F" w14:textId="77777777" w:rsidTr="00126502">
        <w:tc>
          <w:tcPr>
            <w:tcW w:w="0" w:type="auto"/>
          </w:tcPr>
          <w:p w14:paraId="5341EC5D" w14:textId="77777777" w:rsidR="004678A9" w:rsidRPr="002C4C8E" w:rsidRDefault="004678A9" w:rsidP="00126502">
            <w:pPr>
              <w:pStyle w:val="TAL"/>
              <w:rPr>
                <w:sz w:val="16"/>
              </w:rPr>
            </w:pPr>
            <w:r>
              <w:rPr>
                <w:sz w:val="16"/>
              </w:rPr>
              <w:t>S4-AHI880</w:t>
            </w:r>
          </w:p>
        </w:tc>
        <w:tc>
          <w:tcPr>
            <w:tcW w:w="0" w:type="auto"/>
          </w:tcPr>
          <w:p w14:paraId="231584DC" w14:textId="77777777" w:rsidR="004678A9" w:rsidRPr="002C4C8E" w:rsidRDefault="004678A9" w:rsidP="00126502">
            <w:pPr>
              <w:pStyle w:val="TAL"/>
              <w:rPr>
                <w:sz w:val="16"/>
              </w:rPr>
            </w:pPr>
            <w:r>
              <w:rPr>
                <w:sz w:val="16"/>
              </w:rPr>
              <w:t>Proposed Updates to Transport Mapping</w:t>
            </w:r>
          </w:p>
        </w:tc>
        <w:tc>
          <w:tcPr>
            <w:tcW w:w="0" w:type="auto"/>
          </w:tcPr>
          <w:p w14:paraId="0B96A625" w14:textId="77777777" w:rsidR="004678A9" w:rsidRPr="002C4C8E" w:rsidRDefault="004678A9" w:rsidP="00126502">
            <w:pPr>
              <w:pStyle w:val="TAL"/>
              <w:rPr>
                <w:sz w:val="16"/>
              </w:rPr>
            </w:pPr>
            <w:r>
              <w:rPr>
                <w:sz w:val="16"/>
              </w:rPr>
              <w:t>Qualcomm Incorporated</w:t>
            </w:r>
          </w:p>
        </w:tc>
        <w:tc>
          <w:tcPr>
            <w:tcW w:w="0" w:type="auto"/>
          </w:tcPr>
          <w:p w14:paraId="2D709217" w14:textId="77777777" w:rsidR="004678A9" w:rsidRPr="002C4C8E" w:rsidRDefault="004678A9" w:rsidP="00126502">
            <w:pPr>
              <w:pStyle w:val="TAL"/>
              <w:rPr>
                <w:sz w:val="16"/>
              </w:rPr>
            </w:pPr>
            <w:r>
              <w:rPr>
                <w:sz w:val="16"/>
              </w:rPr>
              <w:t>withdrawn</w:t>
            </w:r>
          </w:p>
        </w:tc>
        <w:tc>
          <w:tcPr>
            <w:tcW w:w="0" w:type="auto"/>
          </w:tcPr>
          <w:p w14:paraId="52A13C1E" w14:textId="77777777" w:rsidR="004678A9" w:rsidRPr="002C4C8E" w:rsidRDefault="004678A9" w:rsidP="00126502">
            <w:pPr>
              <w:pStyle w:val="TAL"/>
              <w:rPr>
                <w:sz w:val="16"/>
              </w:rPr>
            </w:pPr>
          </w:p>
        </w:tc>
        <w:tc>
          <w:tcPr>
            <w:tcW w:w="0" w:type="auto"/>
          </w:tcPr>
          <w:p w14:paraId="0E8C3AD8" w14:textId="77777777" w:rsidR="004678A9" w:rsidRPr="002C4C8E" w:rsidRDefault="004678A9" w:rsidP="00126502">
            <w:pPr>
              <w:pStyle w:val="TAL"/>
              <w:rPr>
                <w:sz w:val="16"/>
              </w:rPr>
            </w:pPr>
          </w:p>
        </w:tc>
      </w:tr>
      <w:tr w:rsidR="004678A9" w14:paraId="0EEF25BA" w14:textId="77777777" w:rsidTr="00126502">
        <w:tc>
          <w:tcPr>
            <w:tcW w:w="0" w:type="auto"/>
          </w:tcPr>
          <w:p w14:paraId="6623F403" w14:textId="77777777" w:rsidR="004678A9" w:rsidRPr="002C4C8E" w:rsidRDefault="004678A9" w:rsidP="00126502">
            <w:pPr>
              <w:pStyle w:val="TAL"/>
              <w:rPr>
                <w:sz w:val="16"/>
              </w:rPr>
            </w:pPr>
            <w:r>
              <w:rPr>
                <w:sz w:val="16"/>
              </w:rPr>
              <w:t>S4-AHI881</w:t>
            </w:r>
          </w:p>
        </w:tc>
        <w:tc>
          <w:tcPr>
            <w:tcW w:w="0" w:type="auto"/>
          </w:tcPr>
          <w:p w14:paraId="0C55071C" w14:textId="77777777" w:rsidR="004678A9" w:rsidRPr="002C4C8E" w:rsidRDefault="004678A9" w:rsidP="00126502">
            <w:pPr>
              <w:pStyle w:val="TAL"/>
              <w:rPr>
                <w:sz w:val="16"/>
              </w:rPr>
            </w:pPr>
            <w:r>
              <w:rPr>
                <w:sz w:val="16"/>
              </w:rPr>
              <w:t>DASH-based Ingest and other Stage-3 updates</w:t>
            </w:r>
          </w:p>
        </w:tc>
        <w:tc>
          <w:tcPr>
            <w:tcW w:w="0" w:type="auto"/>
          </w:tcPr>
          <w:p w14:paraId="34FE85DA" w14:textId="77777777" w:rsidR="004678A9" w:rsidRPr="002C4C8E" w:rsidRDefault="004678A9" w:rsidP="00126502">
            <w:pPr>
              <w:pStyle w:val="TAL"/>
              <w:rPr>
                <w:sz w:val="16"/>
              </w:rPr>
            </w:pPr>
            <w:r>
              <w:rPr>
                <w:sz w:val="16"/>
              </w:rPr>
              <w:t>Qualcomm Incorporated</w:t>
            </w:r>
          </w:p>
        </w:tc>
        <w:tc>
          <w:tcPr>
            <w:tcW w:w="0" w:type="auto"/>
          </w:tcPr>
          <w:p w14:paraId="2361DD61" w14:textId="77777777" w:rsidR="004678A9" w:rsidRPr="002C4C8E" w:rsidRDefault="004678A9" w:rsidP="00126502">
            <w:pPr>
              <w:pStyle w:val="TAL"/>
              <w:rPr>
                <w:sz w:val="16"/>
              </w:rPr>
            </w:pPr>
            <w:r>
              <w:rPr>
                <w:sz w:val="16"/>
              </w:rPr>
              <w:t>postponed</w:t>
            </w:r>
          </w:p>
        </w:tc>
        <w:tc>
          <w:tcPr>
            <w:tcW w:w="0" w:type="auto"/>
          </w:tcPr>
          <w:p w14:paraId="7C769C44" w14:textId="77777777" w:rsidR="004678A9" w:rsidRPr="002C4C8E" w:rsidRDefault="004678A9" w:rsidP="00126502">
            <w:pPr>
              <w:pStyle w:val="TAL"/>
              <w:rPr>
                <w:sz w:val="16"/>
              </w:rPr>
            </w:pPr>
          </w:p>
        </w:tc>
        <w:tc>
          <w:tcPr>
            <w:tcW w:w="0" w:type="auto"/>
          </w:tcPr>
          <w:p w14:paraId="6D55C839" w14:textId="77777777" w:rsidR="004678A9" w:rsidRPr="002C4C8E" w:rsidRDefault="004678A9" w:rsidP="00126502">
            <w:pPr>
              <w:pStyle w:val="TAL"/>
              <w:rPr>
                <w:sz w:val="16"/>
              </w:rPr>
            </w:pPr>
          </w:p>
        </w:tc>
      </w:tr>
      <w:tr w:rsidR="004678A9" w14:paraId="0A131F36" w14:textId="77777777" w:rsidTr="00126502">
        <w:tc>
          <w:tcPr>
            <w:tcW w:w="0" w:type="auto"/>
          </w:tcPr>
          <w:p w14:paraId="0786FD28" w14:textId="77777777" w:rsidR="004678A9" w:rsidRPr="002C4C8E" w:rsidRDefault="004678A9" w:rsidP="00126502">
            <w:pPr>
              <w:pStyle w:val="TAL"/>
              <w:rPr>
                <w:sz w:val="16"/>
              </w:rPr>
            </w:pPr>
            <w:r>
              <w:rPr>
                <w:sz w:val="16"/>
              </w:rPr>
              <w:t>S4-AHI882</w:t>
            </w:r>
          </w:p>
        </w:tc>
        <w:tc>
          <w:tcPr>
            <w:tcW w:w="0" w:type="auto"/>
          </w:tcPr>
          <w:p w14:paraId="60AA9DED" w14:textId="77777777" w:rsidR="004678A9" w:rsidRPr="002C4C8E" w:rsidRDefault="004678A9" w:rsidP="00126502">
            <w:pPr>
              <w:pStyle w:val="TAL"/>
              <w:rPr>
                <w:sz w:val="16"/>
              </w:rPr>
            </w:pPr>
            <w:r>
              <w:rPr>
                <w:sz w:val="16"/>
              </w:rPr>
              <w:t>Progressing Client APIs for 5GMS</w:t>
            </w:r>
          </w:p>
        </w:tc>
        <w:tc>
          <w:tcPr>
            <w:tcW w:w="0" w:type="auto"/>
          </w:tcPr>
          <w:p w14:paraId="0C79885C" w14:textId="77777777" w:rsidR="004678A9" w:rsidRPr="002C4C8E" w:rsidRDefault="004678A9" w:rsidP="00126502">
            <w:pPr>
              <w:pStyle w:val="TAL"/>
              <w:rPr>
                <w:sz w:val="16"/>
              </w:rPr>
            </w:pPr>
            <w:r>
              <w:rPr>
                <w:sz w:val="16"/>
              </w:rPr>
              <w:t>Qualcomm Incorporated</w:t>
            </w:r>
          </w:p>
        </w:tc>
        <w:tc>
          <w:tcPr>
            <w:tcW w:w="0" w:type="auto"/>
          </w:tcPr>
          <w:p w14:paraId="2D70DD2E" w14:textId="77777777" w:rsidR="004678A9" w:rsidRPr="002C4C8E" w:rsidRDefault="004678A9" w:rsidP="00126502">
            <w:pPr>
              <w:pStyle w:val="TAL"/>
              <w:rPr>
                <w:sz w:val="16"/>
              </w:rPr>
            </w:pPr>
            <w:r>
              <w:rPr>
                <w:sz w:val="16"/>
              </w:rPr>
              <w:t>postponed</w:t>
            </w:r>
          </w:p>
        </w:tc>
        <w:tc>
          <w:tcPr>
            <w:tcW w:w="0" w:type="auto"/>
          </w:tcPr>
          <w:p w14:paraId="5DE20A8C" w14:textId="77777777" w:rsidR="004678A9" w:rsidRPr="002C4C8E" w:rsidRDefault="004678A9" w:rsidP="00126502">
            <w:pPr>
              <w:pStyle w:val="TAL"/>
              <w:rPr>
                <w:sz w:val="16"/>
              </w:rPr>
            </w:pPr>
          </w:p>
        </w:tc>
        <w:tc>
          <w:tcPr>
            <w:tcW w:w="0" w:type="auto"/>
          </w:tcPr>
          <w:p w14:paraId="43BB78B9" w14:textId="77777777" w:rsidR="004678A9" w:rsidRPr="002C4C8E" w:rsidRDefault="004678A9" w:rsidP="00126502">
            <w:pPr>
              <w:pStyle w:val="TAL"/>
              <w:rPr>
                <w:sz w:val="16"/>
              </w:rPr>
            </w:pPr>
          </w:p>
        </w:tc>
      </w:tr>
      <w:tr w:rsidR="004678A9" w14:paraId="361EBB01" w14:textId="77777777" w:rsidTr="00126502">
        <w:tc>
          <w:tcPr>
            <w:tcW w:w="0" w:type="auto"/>
          </w:tcPr>
          <w:p w14:paraId="1AA11178" w14:textId="77777777" w:rsidR="004678A9" w:rsidRPr="002C4C8E" w:rsidRDefault="004678A9" w:rsidP="00126502">
            <w:pPr>
              <w:pStyle w:val="TAL"/>
              <w:rPr>
                <w:sz w:val="16"/>
              </w:rPr>
            </w:pPr>
            <w:r>
              <w:rPr>
                <w:sz w:val="16"/>
              </w:rPr>
              <w:t>S4-AHI883</w:t>
            </w:r>
          </w:p>
        </w:tc>
        <w:tc>
          <w:tcPr>
            <w:tcW w:w="0" w:type="auto"/>
          </w:tcPr>
          <w:p w14:paraId="3027DA92" w14:textId="77777777" w:rsidR="004678A9" w:rsidRPr="002C4C8E" w:rsidRDefault="004678A9" w:rsidP="00126502">
            <w:pPr>
              <w:pStyle w:val="TAL"/>
              <w:rPr>
                <w:sz w:val="16"/>
              </w:rPr>
            </w:pPr>
            <w:r>
              <w:rPr>
                <w:sz w:val="16"/>
              </w:rPr>
              <w:t>Device Media Capabilities for 5GMS</w:t>
            </w:r>
          </w:p>
        </w:tc>
        <w:tc>
          <w:tcPr>
            <w:tcW w:w="0" w:type="auto"/>
          </w:tcPr>
          <w:p w14:paraId="03F8F2CD" w14:textId="77777777" w:rsidR="004678A9" w:rsidRPr="002C4C8E" w:rsidRDefault="004678A9" w:rsidP="00126502">
            <w:pPr>
              <w:pStyle w:val="TAL"/>
              <w:rPr>
                <w:sz w:val="16"/>
              </w:rPr>
            </w:pPr>
            <w:r>
              <w:rPr>
                <w:sz w:val="16"/>
              </w:rPr>
              <w:t>Qualcomm Incorporated</w:t>
            </w:r>
          </w:p>
        </w:tc>
        <w:tc>
          <w:tcPr>
            <w:tcW w:w="0" w:type="auto"/>
          </w:tcPr>
          <w:p w14:paraId="00875B33" w14:textId="77777777" w:rsidR="004678A9" w:rsidRPr="002C4C8E" w:rsidRDefault="004678A9" w:rsidP="00126502">
            <w:pPr>
              <w:pStyle w:val="TAL"/>
              <w:rPr>
                <w:sz w:val="16"/>
              </w:rPr>
            </w:pPr>
            <w:r>
              <w:rPr>
                <w:sz w:val="16"/>
              </w:rPr>
              <w:t>merged</w:t>
            </w:r>
          </w:p>
        </w:tc>
        <w:tc>
          <w:tcPr>
            <w:tcW w:w="0" w:type="auto"/>
          </w:tcPr>
          <w:p w14:paraId="63C253E5" w14:textId="77777777" w:rsidR="004678A9" w:rsidRPr="002C4C8E" w:rsidRDefault="004678A9" w:rsidP="00126502">
            <w:pPr>
              <w:pStyle w:val="TAL"/>
              <w:rPr>
                <w:sz w:val="16"/>
              </w:rPr>
            </w:pPr>
          </w:p>
        </w:tc>
        <w:tc>
          <w:tcPr>
            <w:tcW w:w="0" w:type="auto"/>
          </w:tcPr>
          <w:p w14:paraId="31196404" w14:textId="77777777" w:rsidR="004678A9" w:rsidRPr="002C4C8E" w:rsidRDefault="004678A9" w:rsidP="00126502">
            <w:pPr>
              <w:pStyle w:val="TAL"/>
              <w:rPr>
                <w:sz w:val="16"/>
              </w:rPr>
            </w:pPr>
          </w:p>
        </w:tc>
      </w:tr>
      <w:tr w:rsidR="004678A9" w14:paraId="5C6BE42B" w14:textId="77777777" w:rsidTr="00126502">
        <w:tc>
          <w:tcPr>
            <w:tcW w:w="0" w:type="auto"/>
          </w:tcPr>
          <w:p w14:paraId="53F8EF20" w14:textId="77777777" w:rsidR="004678A9" w:rsidRPr="002C4C8E" w:rsidRDefault="004678A9" w:rsidP="00126502">
            <w:pPr>
              <w:pStyle w:val="TAL"/>
              <w:rPr>
                <w:sz w:val="16"/>
              </w:rPr>
            </w:pPr>
            <w:r>
              <w:rPr>
                <w:sz w:val="16"/>
              </w:rPr>
              <w:t>S4-AHI884</w:t>
            </w:r>
          </w:p>
        </w:tc>
        <w:tc>
          <w:tcPr>
            <w:tcW w:w="0" w:type="auto"/>
          </w:tcPr>
          <w:p w14:paraId="0FFA8FB2" w14:textId="77777777" w:rsidR="004678A9" w:rsidRPr="002C4C8E" w:rsidRDefault="004678A9" w:rsidP="00126502">
            <w:pPr>
              <w:pStyle w:val="TAL"/>
              <w:rPr>
                <w:sz w:val="16"/>
              </w:rPr>
            </w:pPr>
            <w:r>
              <w:rPr>
                <w:sz w:val="16"/>
              </w:rPr>
              <w:t>What will we do about TS26.247?</w:t>
            </w:r>
          </w:p>
        </w:tc>
        <w:tc>
          <w:tcPr>
            <w:tcW w:w="0" w:type="auto"/>
          </w:tcPr>
          <w:p w14:paraId="1A6756D0" w14:textId="77777777" w:rsidR="004678A9" w:rsidRPr="002C4C8E" w:rsidRDefault="004678A9" w:rsidP="00126502">
            <w:pPr>
              <w:pStyle w:val="TAL"/>
              <w:rPr>
                <w:sz w:val="16"/>
              </w:rPr>
            </w:pPr>
            <w:r>
              <w:rPr>
                <w:sz w:val="16"/>
              </w:rPr>
              <w:t>Qualcomm Incorporated</w:t>
            </w:r>
          </w:p>
        </w:tc>
        <w:tc>
          <w:tcPr>
            <w:tcW w:w="0" w:type="auto"/>
          </w:tcPr>
          <w:p w14:paraId="097A376B" w14:textId="77777777" w:rsidR="004678A9" w:rsidRPr="002C4C8E" w:rsidRDefault="004678A9" w:rsidP="00126502">
            <w:pPr>
              <w:pStyle w:val="TAL"/>
              <w:rPr>
                <w:sz w:val="16"/>
              </w:rPr>
            </w:pPr>
            <w:r>
              <w:rPr>
                <w:sz w:val="16"/>
              </w:rPr>
              <w:t>withdrawn</w:t>
            </w:r>
          </w:p>
        </w:tc>
        <w:tc>
          <w:tcPr>
            <w:tcW w:w="0" w:type="auto"/>
          </w:tcPr>
          <w:p w14:paraId="30ACACC9" w14:textId="77777777" w:rsidR="004678A9" w:rsidRPr="002C4C8E" w:rsidRDefault="004678A9" w:rsidP="00126502">
            <w:pPr>
              <w:pStyle w:val="TAL"/>
              <w:rPr>
                <w:sz w:val="16"/>
              </w:rPr>
            </w:pPr>
          </w:p>
        </w:tc>
        <w:tc>
          <w:tcPr>
            <w:tcW w:w="0" w:type="auto"/>
          </w:tcPr>
          <w:p w14:paraId="6B6D553D" w14:textId="77777777" w:rsidR="004678A9" w:rsidRPr="002C4C8E" w:rsidRDefault="004678A9" w:rsidP="00126502">
            <w:pPr>
              <w:pStyle w:val="TAL"/>
              <w:rPr>
                <w:sz w:val="16"/>
              </w:rPr>
            </w:pPr>
          </w:p>
        </w:tc>
      </w:tr>
      <w:tr w:rsidR="004678A9" w14:paraId="73D41419" w14:textId="77777777" w:rsidTr="00126502">
        <w:tc>
          <w:tcPr>
            <w:tcW w:w="0" w:type="auto"/>
          </w:tcPr>
          <w:p w14:paraId="321D2BC0" w14:textId="77777777" w:rsidR="004678A9" w:rsidRPr="002C4C8E" w:rsidRDefault="004678A9" w:rsidP="00126502">
            <w:pPr>
              <w:pStyle w:val="TAL"/>
              <w:rPr>
                <w:sz w:val="16"/>
              </w:rPr>
            </w:pPr>
            <w:r>
              <w:rPr>
                <w:sz w:val="16"/>
              </w:rPr>
              <w:t>S4-AHI885</w:t>
            </w:r>
          </w:p>
        </w:tc>
        <w:tc>
          <w:tcPr>
            <w:tcW w:w="0" w:type="auto"/>
          </w:tcPr>
          <w:p w14:paraId="24242E55" w14:textId="77777777" w:rsidR="004678A9" w:rsidRPr="002C4C8E" w:rsidRDefault="004678A9" w:rsidP="00126502">
            <w:pPr>
              <w:pStyle w:val="TAL"/>
              <w:rPr>
                <w:sz w:val="16"/>
              </w:rPr>
            </w:pPr>
            <w:r>
              <w:rPr>
                <w:sz w:val="16"/>
              </w:rPr>
              <w:t>Proposed updates on Default profile for 5GMS3</w:t>
            </w:r>
          </w:p>
        </w:tc>
        <w:tc>
          <w:tcPr>
            <w:tcW w:w="0" w:type="auto"/>
          </w:tcPr>
          <w:p w14:paraId="1B123498" w14:textId="77777777" w:rsidR="004678A9" w:rsidRPr="002C4C8E" w:rsidRDefault="004678A9" w:rsidP="00126502">
            <w:pPr>
              <w:pStyle w:val="TAL"/>
              <w:rPr>
                <w:sz w:val="16"/>
              </w:rPr>
            </w:pPr>
            <w:r>
              <w:rPr>
                <w:sz w:val="16"/>
              </w:rPr>
              <w:t>Orange</w:t>
            </w:r>
          </w:p>
        </w:tc>
        <w:tc>
          <w:tcPr>
            <w:tcW w:w="0" w:type="auto"/>
          </w:tcPr>
          <w:p w14:paraId="24786A29" w14:textId="77777777" w:rsidR="004678A9" w:rsidRPr="002C4C8E" w:rsidRDefault="004678A9" w:rsidP="00126502">
            <w:pPr>
              <w:pStyle w:val="TAL"/>
              <w:rPr>
                <w:sz w:val="16"/>
              </w:rPr>
            </w:pPr>
            <w:r>
              <w:rPr>
                <w:sz w:val="16"/>
              </w:rPr>
              <w:t>merged</w:t>
            </w:r>
          </w:p>
        </w:tc>
        <w:tc>
          <w:tcPr>
            <w:tcW w:w="0" w:type="auto"/>
          </w:tcPr>
          <w:p w14:paraId="3A8D708D" w14:textId="77777777" w:rsidR="004678A9" w:rsidRPr="002C4C8E" w:rsidRDefault="004678A9" w:rsidP="00126502">
            <w:pPr>
              <w:pStyle w:val="TAL"/>
              <w:rPr>
                <w:sz w:val="16"/>
              </w:rPr>
            </w:pPr>
          </w:p>
        </w:tc>
        <w:tc>
          <w:tcPr>
            <w:tcW w:w="0" w:type="auto"/>
          </w:tcPr>
          <w:p w14:paraId="5F2399E7" w14:textId="77777777" w:rsidR="004678A9" w:rsidRPr="002C4C8E" w:rsidRDefault="004678A9" w:rsidP="00126502">
            <w:pPr>
              <w:pStyle w:val="TAL"/>
              <w:rPr>
                <w:sz w:val="16"/>
              </w:rPr>
            </w:pPr>
          </w:p>
        </w:tc>
      </w:tr>
      <w:tr w:rsidR="004678A9" w14:paraId="794549DB" w14:textId="77777777" w:rsidTr="00126502">
        <w:tc>
          <w:tcPr>
            <w:tcW w:w="0" w:type="auto"/>
          </w:tcPr>
          <w:p w14:paraId="2A13F37A" w14:textId="77777777" w:rsidR="004678A9" w:rsidRPr="002C4C8E" w:rsidRDefault="004678A9" w:rsidP="00126502">
            <w:pPr>
              <w:pStyle w:val="TAL"/>
              <w:rPr>
                <w:sz w:val="16"/>
              </w:rPr>
            </w:pPr>
            <w:r>
              <w:rPr>
                <w:sz w:val="16"/>
              </w:rPr>
              <w:t>S4-AHI886</w:t>
            </w:r>
          </w:p>
        </w:tc>
        <w:tc>
          <w:tcPr>
            <w:tcW w:w="0" w:type="auto"/>
          </w:tcPr>
          <w:p w14:paraId="5A70547A" w14:textId="77777777" w:rsidR="004678A9" w:rsidRPr="002C4C8E" w:rsidRDefault="004678A9" w:rsidP="00126502">
            <w:pPr>
              <w:pStyle w:val="TAL"/>
              <w:rPr>
                <w:sz w:val="16"/>
              </w:rPr>
            </w:pPr>
            <w:r>
              <w:rPr>
                <w:sz w:val="16"/>
              </w:rPr>
              <w:t>Proposed updates on the TV profile for 5GMS</w:t>
            </w:r>
          </w:p>
        </w:tc>
        <w:tc>
          <w:tcPr>
            <w:tcW w:w="0" w:type="auto"/>
          </w:tcPr>
          <w:p w14:paraId="2265BF43" w14:textId="77777777" w:rsidR="004678A9" w:rsidRPr="002C4C8E" w:rsidRDefault="004678A9" w:rsidP="00126502">
            <w:pPr>
              <w:pStyle w:val="TAL"/>
              <w:rPr>
                <w:sz w:val="16"/>
              </w:rPr>
            </w:pPr>
            <w:r>
              <w:rPr>
                <w:sz w:val="16"/>
              </w:rPr>
              <w:t>Orange</w:t>
            </w:r>
          </w:p>
        </w:tc>
        <w:tc>
          <w:tcPr>
            <w:tcW w:w="0" w:type="auto"/>
          </w:tcPr>
          <w:p w14:paraId="3467393E" w14:textId="77777777" w:rsidR="004678A9" w:rsidRPr="002C4C8E" w:rsidRDefault="004678A9" w:rsidP="00126502">
            <w:pPr>
              <w:pStyle w:val="TAL"/>
              <w:rPr>
                <w:sz w:val="16"/>
              </w:rPr>
            </w:pPr>
            <w:r>
              <w:rPr>
                <w:sz w:val="16"/>
              </w:rPr>
              <w:t>merged</w:t>
            </w:r>
          </w:p>
        </w:tc>
        <w:tc>
          <w:tcPr>
            <w:tcW w:w="0" w:type="auto"/>
          </w:tcPr>
          <w:p w14:paraId="770BD96F" w14:textId="77777777" w:rsidR="004678A9" w:rsidRPr="002C4C8E" w:rsidRDefault="004678A9" w:rsidP="00126502">
            <w:pPr>
              <w:pStyle w:val="TAL"/>
              <w:rPr>
                <w:sz w:val="16"/>
              </w:rPr>
            </w:pPr>
          </w:p>
        </w:tc>
        <w:tc>
          <w:tcPr>
            <w:tcW w:w="0" w:type="auto"/>
          </w:tcPr>
          <w:p w14:paraId="1CA17655" w14:textId="77777777" w:rsidR="004678A9" w:rsidRPr="002C4C8E" w:rsidRDefault="004678A9" w:rsidP="00126502">
            <w:pPr>
              <w:pStyle w:val="TAL"/>
              <w:rPr>
                <w:sz w:val="16"/>
              </w:rPr>
            </w:pPr>
          </w:p>
        </w:tc>
      </w:tr>
      <w:tr w:rsidR="004678A9" w14:paraId="4C9B5972" w14:textId="77777777" w:rsidTr="00126502">
        <w:tc>
          <w:tcPr>
            <w:tcW w:w="0" w:type="auto"/>
          </w:tcPr>
          <w:p w14:paraId="722F527D" w14:textId="77777777" w:rsidR="004678A9" w:rsidRPr="002C4C8E" w:rsidRDefault="004678A9" w:rsidP="00126502">
            <w:pPr>
              <w:pStyle w:val="TAL"/>
              <w:rPr>
                <w:sz w:val="16"/>
              </w:rPr>
            </w:pPr>
            <w:r>
              <w:rPr>
                <w:sz w:val="16"/>
              </w:rPr>
              <w:t>S4-AHI887</w:t>
            </w:r>
          </w:p>
        </w:tc>
        <w:tc>
          <w:tcPr>
            <w:tcW w:w="0" w:type="auto"/>
          </w:tcPr>
          <w:p w14:paraId="1C7C7009" w14:textId="77777777" w:rsidR="004678A9" w:rsidRPr="002C4C8E" w:rsidRDefault="004678A9" w:rsidP="00126502">
            <w:pPr>
              <w:pStyle w:val="TAL"/>
              <w:rPr>
                <w:sz w:val="16"/>
              </w:rPr>
            </w:pPr>
            <w:r>
              <w:rPr>
                <w:sz w:val="16"/>
              </w:rPr>
              <w:t>Associated Delivery Procedures</w:t>
            </w:r>
          </w:p>
        </w:tc>
        <w:tc>
          <w:tcPr>
            <w:tcW w:w="0" w:type="auto"/>
          </w:tcPr>
          <w:p w14:paraId="6CE2CF06" w14:textId="77777777" w:rsidR="004678A9" w:rsidRPr="002C4C8E" w:rsidRDefault="004678A9" w:rsidP="00126502">
            <w:pPr>
              <w:pStyle w:val="TAL"/>
              <w:rPr>
                <w:sz w:val="16"/>
              </w:rPr>
            </w:pPr>
            <w:r>
              <w:rPr>
                <w:sz w:val="16"/>
              </w:rPr>
              <w:t>Sony Europe B.V.</w:t>
            </w:r>
          </w:p>
        </w:tc>
        <w:tc>
          <w:tcPr>
            <w:tcW w:w="0" w:type="auto"/>
          </w:tcPr>
          <w:p w14:paraId="542D1D81" w14:textId="77777777" w:rsidR="004678A9" w:rsidRPr="002C4C8E" w:rsidRDefault="004678A9" w:rsidP="00126502">
            <w:pPr>
              <w:pStyle w:val="TAL"/>
              <w:rPr>
                <w:sz w:val="16"/>
              </w:rPr>
            </w:pPr>
            <w:r>
              <w:rPr>
                <w:sz w:val="16"/>
              </w:rPr>
              <w:t>noted</w:t>
            </w:r>
          </w:p>
        </w:tc>
        <w:tc>
          <w:tcPr>
            <w:tcW w:w="0" w:type="auto"/>
          </w:tcPr>
          <w:p w14:paraId="61D1AF4F" w14:textId="77777777" w:rsidR="004678A9" w:rsidRPr="002C4C8E" w:rsidRDefault="004678A9" w:rsidP="00126502">
            <w:pPr>
              <w:pStyle w:val="TAL"/>
              <w:rPr>
                <w:sz w:val="16"/>
              </w:rPr>
            </w:pPr>
          </w:p>
        </w:tc>
        <w:tc>
          <w:tcPr>
            <w:tcW w:w="0" w:type="auto"/>
          </w:tcPr>
          <w:p w14:paraId="443F548C" w14:textId="77777777" w:rsidR="004678A9" w:rsidRPr="002C4C8E" w:rsidRDefault="004678A9" w:rsidP="00126502">
            <w:pPr>
              <w:pStyle w:val="TAL"/>
              <w:rPr>
                <w:sz w:val="16"/>
              </w:rPr>
            </w:pPr>
          </w:p>
        </w:tc>
      </w:tr>
      <w:tr w:rsidR="004678A9" w14:paraId="0CCB49B1" w14:textId="77777777" w:rsidTr="00126502">
        <w:tc>
          <w:tcPr>
            <w:tcW w:w="0" w:type="auto"/>
          </w:tcPr>
          <w:p w14:paraId="7EC35B67" w14:textId="77777777" w:rsidR="004678A9" w:rsidRPr="002C4C8E" w:rsidRDefault="004678A9" w:rsidP="00126502">
            <w:pPr>
              <w:pStyle w:val="TAL"/>
              <w:rPr>
                <w:sz w:val="16"/>
              </w:rPr>
            </w:pPr>
            <w:r>
              <w:rPr>
                <w:sz w:val="16"/>
              </w:rPr>
              <w:t>S4-AHI888</w:t>
            </w:r>
          </w:p>
        </w:tc>
        <w:tc>
          <w:tcPr>
            <w:tcW w:w="0" w:type="auto"/>
          </w:tcPr>
          <w:p w14:paraId="27967B53" w14:textId="77777777" w:rsidR="004678A9" w:rsidRPr="002C4C8E" w:rsidRDefault="004678A9" w:rsidP="00126502">
            <w:pPr>
              <w:pStyle w:val="TAL"/>
              <w:rPr>
                <w:sz w:val="16"/>
              </w:rPr>
            </w:pPr>
            <w:r>
              <w:rPr>
                <w:sz w:val="16"/>
              </w:rPr>
              <w:t>AAC family</w:t>
            </w:r>
          </w:p>
        </w:tc>
        <w:tc>
          <w:tcPr>
            <w:tcW w:w="0" w:type="auto"/>
          </w:tcPr>
          <w:p w14:paraId="5305F133" w14:textId="77777777" w:rsidR="004678A9" w:rsidRPr="002C4C8E" w:rsidRDefault="004678A9" w:rsidP="00126502">
            <w:pPr>
              <w:pStyle w:val="TAL"/>
              <w:rPr>
                <w:sz w:val="16"/>
              </w:rPr>
            </w:pPr>
            <w:r>
              <w:rPr>
                <w:sz w:val="16"/>
              </w:rPr>
              <w:t>Sony Mobile Communications</w:t>
            </w:r>
          </w:p>
        </w:tc>
        <w:tc>
          <w:tcPr>
            <w:tcW w:w="0" w:type="auto"/>
          </w:tcPr>
          <w:p w14:paraId="26030766" w14:textId="77777777" w:rsidR="004678A9" w:rsidRPr="002C4C8E" w:rsidRDefault="004678A9" w:rsidP="00126502">
            <w:pPr>
              <w:pStyle w:val="TAL"/>
              <w:rPr>
                <w:sz w:val="16"/>
              </w:rPr>
            </w:pPr>
            <w:r>
              <w:rPr>
                <w:sz w:val="16"/>
              </w:rPr>
              <w:t>agreed</w:t>
            </w:r>
          </w:p>
        </w:tc>
        <w:tc>
          <w:tcPr>
            <w:tcW w:w="0" w:type="auto"/>
          </w:tcPr>
          <w:p w14:paraId="5D3F8DAC" w14:textId="77777777" w:rsidR="004678A9" w:rsidRPr="002C4C8E" w:rsidRDefault="004678A9" w:rsidP="00126502">
            <w:pPr>
              <w:pStyle w:val="TAL"/>
              <w:rPr>
                <w:sz w:val="16"/>
              </w:rPr>
            </w:pPr>
            <w:r>
              <w:rPr>
                <w:sz w:val="16"/>
              </w:rPr>
              <w:t>S4-AHI864</w:t>
            </w:r>
          </w:p>
        </w:tc>
        <w:tc>
          <w:tcPr>
            <w:tcW w:w="0" w:type="auto"/>
          </w:tcPr>
          <w:p w14:paraId="6A2AF379" w14:textId="77777777" w:rsidR="004678A9" w:rsidRPr="002C4C8E" w:rsidRDefault="004678A9" w:rsidP="00126502">
            <w:pPr>
              <w:pStyle w:val="TAL"/>
              <w:rPr>
                <w:sz w:val="16"/>
              </w:rPr>
            </w:pPr>
          </w:p>
        </w:tc>
      </w:tr>
      <w:tr w:rsidR="004678A9" w14:paraId="327C9870" w14:textId="77777777" w:rsidTr="00126502">
        <w:tc>
          <w:tcPr>
            <w:tcW w:w="0" w:type="auto"/>
          </w:tcPr>
          <w:p w14:paraId="6DD6D1E1" w14:textId="77777777" w:rsidR="004678A9" w:rsidRPr="002C4C8E" w:rsidRDefault="004678A9" w:rsidP="00126502">
            <w:pPr>
              <w:pStyle w:val="TAL"/>
              <w:rPr>
                <w:sz w:val="16"/>
              </w:rPr>
            </w:pPr>
            <w:r>
              <w:rPr>
                <w:sz w:val="16"/>
              </w:rPr>
              <w:t>S4-AHI889</w:t>
            </w:r>
          </w:p>
        </w:tc>
        <w:tc>
          <w:tcPr>
            <w:tcW w:w="0" w:type="auto"/>
          </w:tcPr>
          <w:p w14:paraId="653EA8FC" w14:textId="77777777" w:rsidR="004678A9" w:rsidRPr="002C4C8E" w:rsidRDefault="004678A9" w:rsidP="00126502">
            <w:pPr>
              <w:pStyle w:val="TAL"/>
              <w:rPr>
                <w:sz w:val="16"/>
              </w:rPr>
            </w:pPr>
            <w:r>
              <w:rPr>
                <w:sz w:val="16"/>
              </w:rPr>
              <w:t>Draft CR TS 26.501 Additional Terms and Definitions</w:t>
            </w:r>
          </w:p>
        </w:tc>
        <w:tc>
          <w:tcPr>
            <w:tcW w:w="0" w:type="auto"/>
          </w:tcPr>
          <w:p w14:paraId="2FE5BC51" w14:textId="77777777" w:rsidR="004678A9" w:rsidRPr="002C4C8E" w:rsidRDefault="004678A9" w:rsidP="00126502">
            <w:pPr>
              <w:pStyle w:val="TAL"/>
              <w:rPr>
                <w:sz w:val="16"/>
              </w:rPr>
            </w:pPr>
            <w:r>
              <w:rPr>
                <w:sz w:val="16"/>
              </w:rPr>
              <w:t>Qualcomm Incorporated</w:t>
            </w:r>
          </w:p>
        </w:tc>
        <w:tc>
          <w:tcPr>
            <w:tcW w:w="0" w:type="auto"/>
          </w:tcPr>
          <w:p w14:paraId="1B763111" w14:textId="77777777" w:rsidR="004678A9" w:rsidRPr="002C4C8E" w:rsidRDefault="004678A9" w:rsidP="00126502">
            <w:pPr>
              <w:pStyle w:val="TAL"/>
              <w:rPr>
                <w:sz w:val="16"/>
              </w:rPr>
            </w:pPr>
            <w:r>
              <w:rPr>
                <w:sz w:val="16"/>
              </w:rPr>
              <w:t>merged</w:t>
            </w:r>
          </w:p>
        </w:tc>
        <w:tc>
          <w:tcPr>
            <w:tcW w:w="0" w:type="auto"/>
          </w:tcPr>
          <w:p w14:paraId="20451126" w14:textId="77777777" w:rsidR="004678A9" w:rsidRPr="002C4C8E" w:rsidRDefault="004678A9" w:rsidP="00126502">
            <w:pPr>
              <w:pStyle w:val="TAL"/>
              <w:rPr>
                <w:sz w:val="16"/>
              </w:rPr>
            </w:pPr>
            <w:r>
              <w:rPr>
                <w:sz w:val="16"/>
              </w:rPr>
              <w:t>-</w:t>
            </w:r>
          </w:p>
        </w:tc>
        <w:tc>
          <w:tcPr>
            <w:tcW w:w="0" w:type="auto"/>
          </w:tcPr>
          <w:p w14:paraId="14AFAC95" w14:textId="77777777" w:rsidR="004678A9" w:rsidRPr="002C4C8E" w:rsidRDefault="004678A9" w:rsidP="00126502">
            <w:pPr>
              <w:pStyle w:val="TAL"/>
              <w:rPr>
                <w:sz w:val="16"/>
              </w:rPr>
            </w:pPr>
            <w:r>
              <w:rPr>
                <w:sz w:val="16"/>
              </w:rPr>
              <w:t>-</w:t>
            </w:r>
          </w:p>
        </w:tc>
      </w:tr>
      <w:tr w:rsidR="004678A9" w14:paraId="717A21C3" w14:textId="77777777" w:rsidTr="00126502">
        <w:tc>
          <w:tcPr>
            <w:tcW w:w="0" w:type="auto"/>
          </w:tcPr>
          <w:p w14:paraId="70F0BF06" w14:textId="77777777" w:rsidR="004678A9" w:rsidRPr="002C4C8E" w:rsidRDefault="004678A9" w:rsidP="00126502">
            <w:pPr>
              <w:pStyle w:val="TAL"/>
              <w:rPr>
                <w:sz w:val="16"/>
              </w:rPr>
            </w:pPr>
            <w:r>
              <w:rPr>
                <w:sz w:val="16"/>
              </w:rPr>
              <w:t>S4-AHI890</w:t>
            </w:r>
          </w:p>
        </w:tc>
        <w:tc>
          <w:tcPr>
            <w:tcW w:w="0" w:type="auto"/>
          </w:tcPr>
          <w:p w14:paraId="5EDD4E2D" w14:textId="77777777" w:rsidR="004678A9" w:rsidRPr="002C4C8E" w:rsidRDefault="004678A9" w:rsidP="00126502">
            <w:pPr>
              <w:pStyle w:val="TAL"/>
              <w:rPr>
                <w:sz w:val="16"/>
              </w:rPr>
            </w:pPr>
            <w:r>
              <w:rPr>
                <w:sz w:val="16"/>
              </w:rPr>
              <w:t xml:space="preserve">Draft CR TS 26.501 Architecture Diagram and Text Revisions on RAN </w:t>
            </w:r>
            <w:proofErr w:type="spellStart"/>
            <w:r>
              <w:rPr>
                <w:sz w:val="16"/>
              </w:rPr>
              <w:t>Signaling</w:t>
            </w:r>
            <w:proofErr w:type="spellEnd"/>
            <w:r>
              <w:rPr>
                <w:sz w:val="16"/>
              </w:rPr>
              <w:t xml:space="preserve"> based Uplink Assistance</w:t>
            </w:r>
          </w:p>
        </w:tc>
        <w:tc>
          <w:tcPr>
            <w:tcW w:w="0" w:type="auto"/>
          </w:tcPr>
          <w:p w14:paraId="6B0CFE12" w14:textId="77777777" w:rsidR="004678A9" w:rsidRPr="002C4C8E" w:rsidRDefault="004678A9" w:rsidP="00126502">
            <w:pPr>
              <w:pStyle w:val="TAL"/>
              <w:rPr>
                <w:sz w:val="16"/>
              </w:rPr>
            </w:pPr>
            <w:r>
              <w:rPr>
                <w:sz w:val="16"/>
              </w:rPr>
              <w:t>Qualcomm Incorporated</w:t>
            </w:r>
          </w:p>
        </w:tc>
        <w:tc>
          <w:tcPr>
            <w:tcW w:w="0" w:type="auto"/>
          </w:tcPr>
          <w:p w14:paraId="6C7BDDB1" w14:textId="77777777" w:rsidR="004678A9" w:rsidRPr="002C4C8E" w:rsidRDefault="004678A9" w:rsidP="00126502">
            <w:pPr>
              <w:pStyle w:val="TAL"/>
              <w:rPr>
                <w:sz w:val="16"/>
              </w:rPr>
            </w:pPr>
            <w:r>
              <w:rPr>
                <w:sz w:val="16"/>
              </w:rPr>
              <w:t>revised</w:t>
            </w:r>
          </w:p>
        </w:tc>
        <w:tc>
          <w:tcPr>
            <w:tcW w:w="0" w:type="auto"/>
          </w:tcPr>
          <w:p w14:paraId="66F4B188" w14:textId="77777777" w:rsidR="004678A9" w:rsidRPr="002C4C8E" w:rsidRDefault="004678A9" w:rsidP="00126502">
            <w:pPr>
              <w:pStyle w:val="TAL"/>
              <w:rPr>
                <w:sz w:val="16"/>
              </w:rPr>
            </w:pPr>
            <w:r>
              <w:rPr>
                <w:sz w:val="16"/>
              </w:rPr>
              <w:t>-</w:t>
            </w:r>
          </w:p>
        </w:tc>
        <w:tc>
          <w:tcPr>
            <w:tcW w:w="0" w:type="auto"/>
          </w:tcPr>
          <w:p w14:paraId="544B8D57" w14:textId="77777777" w:rsidR="004678A9" w:rsidRPr="002C4C8E" w:rsidRDefault="004678A9" w:rsidP="00126502">
            <w:pPr>
              <w:pStyle w:val="TAL"/>
              <w:rPr>
                <w:sz w:val="16"/>
              </w:rPr>
            </w:pPr>
            <w:r>
              <w:rPr>
                <w:sz w:val="16"/>
              </w:rPr>
              <w:t>S4-AHI896</w:t>
            </w:r>
          </w:p>
        </w:tc>
      </w:tr>
      <w:tr w:rsidR="004678A9" w14:paraId="731BC092" w14:textId="77777777" w:rsidTr="00126502">
        <w:tc>
          <w:tcPr>
            <w:tcW w:w="0" w:type="auto"/>
          </w:tcPr>
          <w:p w14:paraId="756E29E7" w14:textId="77777777" w:rsidR="004678A9" w:rsidRPr="002C4C8E" w:rsidRDefault="004678A9" w:rsidP="00126502">
            <w:pPr>
              <w:pStyle w:val="TAL"/>
              <w:rPr>
                <w:sz w:val="16"/>
              </w:rPr>
            </w:pPr>
            <w:r>
              <w:rPr>
                <w:sz w:val="16"/>
              </w:rPr>
              <w:t>S4-AHI891</w:t>
            </w:r>
          </w:p>
        </w:tc>
        <w:tc>
          <w:tcPr>
            <w:tcW w:w="0" w:type="auto"/>
          </w:tcPr>
          <w:p w14:paraId="1E4A6AB2" w14:textId="77777777" w:rsidR="004678A9" w:rsidRPr="002C4C8E" w:rsidRDefault="004678A9" w:rsidP="00126502">
            <w:pPr>
              <w:pStyle w:val="TAL"/>
              <w:rPr>
                <w:sz w:val="16"/>
              </w:rPr>
            </w:pPr>
            <w:r>
              <w:rPr>
                <w:sz w:val="16"/>
              </w:rPr>
              <w:t>Network Assistance</w:t>
            </w:r>
          </w:p>
        </w:tc>
        <w:tc>
          <w:tcPr>
            <w:tcW w:w="0" w:type="auto"/>
          </w:tcPr>
          <w:p w14:paraId="27EBF82C" w14:textId="77777777" w:rsidR="004678A9" w:rsidRPr="002C4C8E" w:rsidRDefault="004678A9" w:rsidP="00126502">
            <w:pPr>
              <w:pStyle w:val="TAL"/>
              <w:rPr>
                <w:sz w:val="16"/>
              </w:rPr>
            </w:pPr>
            <w:r>
              <w:rPr>
                <w:sz w:val="16"/>
              </w:rPr>
              <w:t>Sony Europe B.V.</w:t>
            </w:r>
          </w:p>
        </w:tc>
        <w:tc>
          <w:tcPr>
            <w:tcW w:w="0" w:type="auto"/>
          </w:tcPr>
          <w:p w14:paraId="229C6ABB" w14:textId="77777777" w:rsidR="004678A9" w:rsidRPr="002C4C8E" w:rsidRDefault="004678A9" w:rsidP="00126502">
            <w:pPr>
              <w:pStyle w:val="TAL"/>
              <w:rPr>
                <w:sz w:val="16"/>
              </w:rPr>
            </w:pPr>
            <w:r>
              <w:rPr>
                <w:sz w:val="16"/>
              </w:rPr>
              <w:t>revised</w:t>
            </w:r>
          </w:p>
        </w:tc>
        <w:tc>
          <w:tcPr>
            <w:tcW w:w="0" w:type="auto"/>
          </w:tcPr>
          <w:p w14:paraId="65B74AFE" w14:textId="77777777" w:rsidR="004678A9" w:rsidRPr="002C4C8E" w:rsidRDefault="004678A9" w:rsidP="00126502">
            <w:pPr>
              <w:pStyle w:val="TAL"/>
              <w:rPr>
                <w:sz w:val="16"/>
              </w:rPr>
            </w:pPr>
            <w:r>
              <w:rPr>
                <w:sz w:val="16"/>
              </w:rPr>
              <w:t>S4-AHI861</w:t>
            </w:r>
          </w:p>
        </w:tc>
        <w:tc>
          <w:tcPr>
            <w:tcW w:w="0" w:type="auto"/>
          </w:tcPr>
          <w:p w14:paraId="43C4E1EB" w14:textId="77777777" w:rsidR="004678A9" w:rsidRPr="002C4C8E" w:rsidRDefault="004678A9" w:rsidP="00126502">
            <w:pPr>
              <w:pStyle w:val="TAL"/>
              <w:rPr>
                <w:sz w:val="16"/>
              </w:rPr>
            </w:pPr>
            <w:r>
              <w:rPr>
                <w:sz w:val="16"/>
              </w:rPr>
              <w:t>S4-AHI906</w:t>
            </w:r>
          </w:p>
        </w:tc>
      </w:tr>
      <w:tr w:rsidR="004678A9" w14:paraId="31FC3BB9" w14:textId="77777777" w:rsidTr="00126502">
        <w:tc>
          <w:tcPr>
            <w:tcW w:w="0" w:type="auto"/>
          </w:tcPr>
          <w:p w14:paraId="0AB796D4" w14:textId="77777777" w:rsidR="004678A9" w:rsidRPr="002C4C8E" w:rsidRDefault="004678A9" w:rsidP="00126502">
            <w:pPr>
              <w:pStyle w:val="TAL"/>
              <w:rPr>
                <w:sz w:val="16"/>
              </w:rPr>
            </w:pPr>
            <w:r>
              <w:rPr>
                <w:sz w:val="16"/>
              </w:rPr>
              <w:t>S4-AHI892</w:t>
            </w:r>
          </w:p>
        </w:tc>
        <w:tc>
          <w:tcPr>
            <w:tcW w:w="0" w:type="auto"/>
          </w:tcPr>
          <w:p w14:paraId="40220B2C" w14:textId="77777777" w:rsidR="004678A9" w:rsidRPr="002C4C8E" w:rsidRDefault="004678A9" w:rsidP="00126502">
            <w:pPr>
              <w:pStyle w:val="TAL"/>
              <w:rPr>
                <w:sz w:val="16"/>
              </w:rPr>
            </w:pPr>
            <w:r>
              <w:rPr>
                <w:sz w:val="16"/>
              </w:rPr>
              <w:t>Dynamic Policies Stage 2: Correction of response and parameter list</w:t>
            </w:r>
          </w:p>
        </w:tc>
        <w:tc>
          <w:tcPr>
            <w:tcW w:w="0" w:type="auto"/>
          </w:tcPr>
          <w:p w14:paraId="75136DC0" w14:textId="77777777" w:rsidR="004678A9" w:rsidRPr="002C4C8E" w:rsidRDefault="004678A9" w:rsidP="00126502">
            <w:pPr>
              <w:pStyle w:val="TAL"/>
              <w:rPr>
                <w:sz w:val="16"/>
              </w:rPr>
            </w:pPr>
            <w:r>
              <w:rPr>
                <w:sz w:val="16"/>
              </w:rPr>
              <w:t>Ericsson LM</w:t>
            </w:r>
          </w:p>
        </w:tc>
        <w:tc>
          <w:tcPr>
            <w:tcW w:w="0" w:type="auto"/>
          </w:tcPr>
          <w:p w14:paraId="056645A1" w14:textId="77777777" w:rsidR="004678A9" w:rsidRPr="002C4C8E" w:rsidRDefault="004678A9" w:rsidP="00126502">
            <w:pPr>
              <w:pStyle w:val="TAL"/>
              <w:rPr>
                <w:sz w:val="16"/>
              </w:rPr>
            </w:pPr>
            <w:r>
              <w:rPr>
                <w:sz w:val="16"/>
              </w:rPr>
              <w:t>revised</w:t>
            </w:r>
          </w:p>
        </w:tc>
        <w:tc>
          <w:tcPr>
            <w:tcW w:w="0" w:type="auto"/>
          </w:tcPr>
          <w:p w14:paraId="3F89F41A" w14:textId="77777777" w:rsidR="004678A9" w:rsidRPr="002C4C8E" w:rsidRDefault="004678A9" w:rsidP="00126502">
            <w:pPr>
              <w:pStyle w:val="TAL"/>
              <w:rPr>
                <w:sz w:val="16"/>
              </w:rPr>
            </w:pPr>
            <w:r>
              <w:rPr>
                <w:sz w:val="16"/>
              </w:rPr>
              <w:t>S4-AHI867</w:t>
            </w:r>
          </w:p>
        </w:tc>
        <w:tc>
          <w:tcPr>
            <w:tcW w:w="0" w:type="auto"/>
          </w:tcPr>
          <w:p w14:paraId="2A664F48" w14:textId="77777777" w:rsidR="004678A9" w:rsidRPr="002C4C8E" w:rsidRDefault="004678A9" w:rsidP="00126502">
            <w:pPr>
              <w:pStyle w:val="TAL"/>
              <w:rPr>
                <w:sz w:val="16"/>
              </w:rPr>
            </w:pPr>
            <w:r>
              <w:rPr>
                <w:sz w:val="16"/>
              </w:rPr>
              <w:t>S4-AHI898</w:t>
            </w:r>
          </w:p>
        </w:tc>
      </w:tr>
      <w:tr w:rsidR="004678A9" w14:paraId="5CF88B34" w14:textId="77777777" w:rsidTr="00126502">
        <w:tc>
          <w:tcPr>
            <w:tcW w:w="0" w:type="auto"/>
          </w:tcPr>
          <w:p w14:paraId="348BF562" w14:textId="77777777" w:rsidR="004678A9" w:rsidRPr="002C4C8E" w:rsidRDefault="004678A9" w:rsidP="00126502">
            <w:pPr>
              <w:pStyle w:val="TAL"/>
              <w:rPr>
                <w:sz w:val="16"/>
              </w:rPr>
            </w:pPr>
            <w:r>
              <w:rPr>
                <w:sz w:val="16"/>
              </w:rPr>
              <w:t>S4-AHI893</w:t>
            </w:r>
          </w:p>
        </w:tc>
        <w:tc>
          <w:tcPr>
            <w:tcW w:w="0" w:type="auto"/>
          </w:tcPr>
          <w:p w14:paraId="78518DE2" w14:textId="77777777" w:rsidR="004678A9" w:rsidRPr="002C4C8E" w:rsidRDefault="004678A9" w:rsidP="00126502">
            <w:pPr>
              <w:pStyle w:val="TAL"/>
              <w:rPr>
                <w:sz w:val="16"/>
              </w:rPr>
            </w:pPr>
            <w:r>
              <w:rPr>
                <w:sz w:val="16"/>
              </w:rPr>
              <w:t xml:space="preserve">RAN </w:t>
            </w:r>
            <w:proofErr w:type="spellStart"/>
            <w:r>
              <w:rPr>
                <w:sz w:val="16"/>
              </w:rPr>
              <w:t>Signaling</w:t>
            </w:r>
            <w:proofErr w:type="spellEnd"/>
            <w:r>
              <w:rPr>
                <w:sz w:val="16"/>
              </w:rPr>
              <w:t xml:space="preserve"> based Downlink Assistance</w:t>
            </w:r>
          </w:p>
        </w:tc>
        <w:tc>
          <w:tcPr>
            <w:tcW w:w="0" w:type="auto"/>
          </w:tcPr>
          <w:p w14:paraId="6BBD1CC5" w14:textId="77777777" w:rsidR="004678A9" w:rsidRPr="002C4C8E" w:rsidRDefault="004678A9" w:rsidP="00126502">
            <w:pPr>
              <w:pStyle w:val="TAL"/>
              <w:rPr>
                <w:sz w:val="16"/>
              </w:rPr>
            </w:pPr>
            <w:r>
              <w:rPr>
                <w:sz w:val="16"/>
              </w:rPr>
              <w:t>Qualcomm Incorporated</w:t>
            </w:r>
          </w:p>
        </w:tc>
        <w:tc>
          <w:tcPr>
            <w:tcW w:w="0" w:type="auto"/>
          </w:tcPr>
          <w:p w14:paraId="5105B391" w14:textId="77777777" w:rsidR="004678A9" w:rsidRPr="002C4C8E" w:rsidRDefault="004678A9" w:rsidP="00126502">
            <w:pPr>
              <w:pStyle w:val="TAL"/>
              <w:rPr>
                <w:sz w:val="16"/>
              </w:rPr>
            </w:pPr>
            <w:r>
              <w:rPr>
                <w:sz w:val="16"/>
              </w:rPr>
              <w:t>revised</w:t>
            </w:r>
          </w:p>
        </w:tc>
        <w:tc>
          <w:tcPr>
            <w:tcW w:w="0" w:type="auto"/>
          </w:tcPr>
          <w:p w14:paraId="62C6A135" w14:textId="77777777" w:rsidR="004678A9" w:rsidRPr="002C4C8E" w:rsidRDefault="004678A9" w:rsidP="00126502">
            <w:pPr>
              <w:pStyle w:val="TAL"/>
              <w:rPr>
                <w:sz w:val="16"/>
              </w:rPr>
            </w:pPr>
            <w:r>
              <w:rPr>
                <w:sz w:val="16"/>
              </w:rPr>
              <w:t>S4-AHI874</w:t>
            </w:r>
          </w:p>
        </w:tc>
        <w:tc>
          <w:tcPr>
            <w:tcW w:w="0" w:type="auto"/>
          </w:tcPr>
          <w:p w14:paraId="79235ECB" w14:textId="77777777" w:rsidR="004678A9" w:rsidRPr="002C4C8E" w:rsidRDefault="004678A9" w:rsidP="00126502">
            <w:pPr>
              <w:pStyle w:val="TAL"/>
              <w:rPr>
                <w:sz w:val="16"/>
              </w:rPr>
            </w:pPr>
            <w:r>
              <w:rPr>
                <w:sz w:val="16"/>
              </w:rPr>
              <w:t>S4-AHI899</w:t>
            </w:r>
          </w:p>
        </w:tc>
      </w:tr>
      <w:tr w:rsidR="004678A9" w14:paraId="2B70186B" w14:textId="77777777" w:rsidTr="00126502">
        <w:tc>
          <w:tcPr>
            <w:tcW w:w="0" w:type="auto"/>
          </w:tcPr>
          <w:p w14:paraId="460134AA" w14:textId="77777777" w:rsidR="004678A9" w:rsidRPr="002C4C8E" w:rsidRDefault="004678A9" w:rsidP="00126502">
            <w:pPr>
              <w:pStyle w:val="TAL"/>
              <w:rPr>
                <w:sz w:val="16"/>
              </w:rPr>
            </w:pPr>
            <w:r>
              <w:rPr>
                <w:sz w:val="16"/>
              </w:rPr>
              <w:t>S4-AHI894</w:t>
            </w:r>
          </w:p>
        </w:tc>
        <w:tc>
          <w:tcPr>
            <w:tcW w:w="0" w:type="auto"/>
          </w:tcPr>
          <w:p w14:paraId="374E3161" w14:textId="77777777" w:rsidR="004678A9" w:rsidRPr="002C4C8E" w:rsidRDefault="004678A9" w:rsidP="00126502">
            <w:pPr>
              <w:pStyle w:val="TAL"/>
              <w:rPr>
                <w:sz w:val="16"/>
              </w:rPr>
            </w:pPr>
            <w:r>
              <w:rPr>
                <w:sz w:val="16"/>
              </w:rPr>
              <w:t>pCR to TS 26.511 Proposed updates (Merge of S4-AHI883, S4-AHI885 and S4-AHI886)</w:t>
            </w:r>
          </w:p>
        </w:tc>
        <w:tc>
          <w:tcPr>
            <w:tcW w:w="0" w:type="auto"/>
          </w:tcPr>
          <w:p w14:paraId="4DC924FD" w14:textId="77777777" w:rsidR="004678A9" w:rsidRPr="002C4C8E" w:rsidRDefault="004678A9" w:rsidP="00126502">
            <w:pPr>
              <w:pStyle w:val="TAL"/>
              <w:rPr>
                <w:sz w:val="16"/>
              </w:rPr>
            </w:pPr>
            <w:r>
              <w:rPr>
                <w:sz w:val="16"/>
              </w:rPr>
              <w:t>Qualcomm Incorporated</w:t>
            </w:r>
          </w:p>
        </w:tc>
        <w:tc>
          <w:tcPr>
            <w:tcW w:w="0" w:type="auto"/>
          </w:tcPr>
          <w:p w14:paraId="389CD414" w14:textId="77777777" w:rsidR="004678A9" w:rsidRPr="002C4C8E" w:rsidRDefault="004678A9" w:rsidP="00126502">
            <w:pPr>
              <w:pStyle w:val="TAL"/>
              <w:rPr>
                <w:sz w:val="16"/>
              </w:rPr>
            </w:pPr>
            <w:r>
              <w:rPr>
                <w:sz w:val="16"/>
              </w:rPr>
              <w:t>revised</w:t>
            </w:r>
          </w:p>
        </w:tc>
        <w:tc>
          <w:tcPr>
            <w:tcW w:w="0" w:type="auto"/>
          </w:tcPr>
          <w:p w14:paraId="7380D8C2" w14:textId="77777777" w:rsidR="004678A9" w:rsidRPr="002C4C8E" w:rsidRDefault="004678A9" w:rsidP="00126502">
            <w:pPr>
              <w:pStyle w:val="TAL"/>
              <w:rPr>
                <w:sz w:val="16"/>
              </w:rPr>
            </w:pPr>
            <w:r>
              <w:rPr>
                <w:sz w:val="16"/>
              </w:rPr>
              <w:t>-</w:t>
            </w:r>
          </w:p>
        </w:tc>
        <w:tc>
          <w:tcPr>
            <w:tcW w:w="0" w:type="auto"/>
          </w:tcPr>
          <w:p w14:paraId="31086DFC" w14:textId="77777777" w:rsidR="004678A9" w:rsidRPr="002C4C8E" w:rsidRDefault="004678A9" w:rsidP="00126502">
            <w:pPr>
              <w:pStyle w:val="TAL"/>
              <w:rPr>
                <w:sz w:val="16"/>
              </w:rPr>
            </w:pPr>
            <w:r>
              <w:rPr>
                <w:sz w:val="16"/>
              </w:rPr>
              <w:t>S4-AHI902</w:t>
            </w:r>
          </w:p>
        </w:tc>
      </w:tr>
      <w:tr w:rsidR="004678A9" w14:paraId="4EEEFF5C" w14:textId="77777777" w:rsidTr="00126502">
        <w:tc>
          <w:tcPr>
            <w:tcW w:w="0" w:type="auto"/>
          </w:tcPr>
          <w:p w14:paraId="0665795F" w14:textId="77777777" w:rsidR="004678A9" w:rsidRPr="002C4C8E" w:rsidRDefault="004678A9" w:rsidP="00126502">
            <w:pPr>
              <w:pStyle w:val="TAL"/>
              <w:rPr>
                <w:sz w:val="16"/>
              </w:rPr>
            </w:pPr>
            <w:r>
              <w:rPr>
                <w:sz w:val="16"/>
              </w:rPr>
              <w:t>S4-AHI895</w:t>
            </w:r>
          </w:p>
        </w:tc>
        <w:tc>
          <w:tcPr>
            <w:tcW w:w="0" w:type="auto"/>
          </w:tcPr>
          <w:p w14:paraId="7DEDE356" w14:textId="77777777" w:rsidR="004678A9" w:rsidRPr="002C4C8E" w:rsidRDefault="004678A9" w:rsidP="00126502">
            <w:pPr>
              <w:pStyle w:val="TAL"/>
              <w:rPr>
                <w:sz w:val="16"/>
              </w:rPr>
            </w:pPr>
            <w:r>
              <w:rPr>
                <w:sz w:val="16"/>
              </w:rPr>
              <w:t>Sequence Diagrams on Uplink Streaming with Network Assistance</w:t>
            </w:r>
          </w:p>
        </w:tc>
        <w:tc>
          <w:tcPr>
            <w:tcW w:w="0" w:type="auto"/>
          </w:tcPr>
          <w:p w14:paraId="2A37526E" w14:textId="77777777" w:rsidR="004678A9" w:rsidRPr="002C4C8E" w:rsidRDefault="004678A9" w:rsidP="00126502">
            <w:pPr>
              <w:pStyle w:val="TAL"/>
              <w:rPr>
                <w:sz w:val="16"/>
              </w:rPr>
            </w:pPr>
            <w:r>
              <w:rPr>
                <w:sz w:val="16"/>
              </w:rPr>
              <w:t>Qualcomm Incorporated</w:t>
            </w:r>
          </w:p>
        </w:tc>
        <w:tc>
          <w:tcPr>
            <w:tcW w:w="0" w:type="auto"/>
          </w:tcPr>
          <w:p w14:paraId="276206ED" w14:textId="77777777" w:rsidR="004678A9" w:rsidRPr="002C4C8E" w:rsidRDefault="004678A9" w:rsidP="00126502">
            <w:pPr>
              <w:pStyle w:val="TAL"/>
              <w:rPr>
                <w:sz w:val="16"/>
              </w:rPr>
            </w:pPr>
            <w:r>
              <w:rPr>
                <w:sz w:val="16"/>
              </w:rPr>
              <w:t>postponed</w:t>
            </w:r>
          </w:p>
        </w:tc>
        <w:tc>
          <w:tcPr>
            <w:tcW w:w="0" w:type="auto"/>
          </w:tcPr>
          <w:p w14:paraId="76B07814" w14:textId="77777777" w:rsidR="004678A9" w:rsidRPr="002C4C8E" w:rsidRDefault="004678A9" w:rsidP="00126502">
            <w:pPr>
              <w:pStyle w:val="TAL"/>
              <w:rPr>
                <w:sz w:val="16"/>
              </w:rPr>
            </w:pPr>
            <w:r>
              <w:rPr>
                <w:sz w:val="16"/>
              </w:rPr>
              <w:t xml:space="preserve"> S4-AHI875</w:t>
            </w:r>
          </w:p>
        </w:tc>
        <w:tc>
          <w:tcPr>
            <w:tcW w:w="0" w:type="auto"/>
          </w:tcPr>
          <w:p w14:paraId="6AFB8A21" w14:textId="77777777" w:rsidR="004678A9" w:rsidRPr="002C4C8E" w:rsidRDefault="004678A9" w:rsidP="00126502">
            <w:pPr>
              <w:pStyle w:val="TAL"/>
              <w:rPr>
                <w:sz w:val="16"/>
              </w:rPr>
            </w:pPr>
            <w:r>
              <w:rPr>
                <w:sz w:val="16"/>
              </w:rPr>
              <w:t>-</w:t>
            </w:r>
          </w:p>
        </w:tc>
      </w:tr>
      <w:tr w:rsidR="004678A9" w14:paraId="60E3BFBD" w14:textId="77777777" w:rsidTr="00126502">
        <w:tc>
          <w:tcPr>
            <w:tcW w:w="0" w:type="auto"/>
          </w:tcPr>
          <w:p w14:paraId="41C75180" w14:textId="77777777" w:rsidR="004678A9" w:rsidRPr="002C4C8E" w:rsidRDefault="004678A9" w:rsidP="00126502">
            <w:pPr>
              <w:pStyle w:val="TAL"/>
              <w:rPr>
                <w:sz w:val="16"/>
              </w:rPr>
            </w:pPr>
            <w:r>
              <w:rPr>
                <w:sz w:val="16"/>
              </w:rPr>
              <w:t>S4-AHI896</w:t>
            </w:r>
          </w:p>
        </w:tc>
        <w:tc>
          <w:tcPr>
            <w:tcW w:w="0" w:type="auto"/>
          </w:tcPr>
          <w:p w14:paraId="168E769E" w14:textId="77777777" w:rsidR="004678A9" w:rsidRPr="002C4C8E" w:rsidRDefault="004678A9" w:rsidP="00126502">
            <w:pPr>
              <w:pStyle w:val="TAL"/>
              <w:rPr>
                <w:sz w:val="16"/>
              </w:rPr>
            </w:pPr>
            <w:r>
              <w:rPr>
                <w:sz w:val="16"/>
              </w:rPr>
              <w:t xml:space="preserve">Draft CR TS 26.501 Architecture Diagram and Text Revisions on RAN </w:t>
            </w:r>
            <w:proofErr w:type="spellStart"/>
            <w:r>
              <w:rPr>
                <w:sz w:val="16"/>
              </w:rPr>
              <w:t>Signaling</w:t>
            </w:r>
            <w:proofErr w:type="spellEnd"/>
            <w:r>
              <w:rPr>
                <w:sz w:val="16"/>
              </w:rPr>
              <w:t xml:space="preserve"> based Uplink Assistance</w:t>
            </w:r>
          </w:p>
        </w:tc>
        <w:tc>
          <w:tcPr>
            <w:tcW w:w="0" w:type="auto"/>
          </w:tcPr>
          <w:p w14:paraId="72693A13" w14:textId="77777777" w:rsidR="004678A9" w:rsidRPr="002C4C8E" w:rsidRDefault="004678A9" w:rsidP="00126502">
            <w:pPr>
              <w:pStyle w:val="TAL"/>
              <w:rPr>
                <w:sz w:val="16"/>
              </w:rPr>
            </w:pPr>
            <w:proofErr w:type="spellStart"/>
            <w:r>
              <w:rPr>
                <w:sz w:val="16"/>
              </w:rPr>
              <w:t>nn</w:t>
            </w:r>
            <w:proofErr w:type="spellEnd"/>
          </w:p>
        </w:tc>
        <w:tc>
          <w:tcPr>
            <w:tcW w:w="0" w:type="auto"/>
          </w:tcPr>
          <w:p w14:paraId="49E5F153" w14:textId="77777777" w:rsidR="004678A9" w:rsidRPr="002C4C8E" w:rsidRDefault="004678A9" w:rsidP="00126502">
            <w:pPr>
              <w:pStyle w:val="TAL"/>
              <w:rPr>
                <w:sz w:val="16"/>
              </w:rPr>
            </w:pPr>
            <w:r>
              <w:rPr>
                <w:sz w:val="16"/>
              </w:rPr>
              <w:t>postponed</w:t>
            </w:r>
          </w:p>
        </w:tc>
        <w:tc>
          <w:tcPr>
            <w:tcW w:w="0" w:type="auto"/>
          </w:tcPr>
          <w:p w14:paraId="1567D1E6" w14:textId="77777777" w:rsidR="004678A9" w:rsidRPr="002C4C8E" w:rsidRDefault="004678A9" w:rsidP="00126502">
            <w:pPr>
              <w:pStyle w:val="TAL"/>
              <w:rPr>
                <w:sz w:val="16"/>
              </w:rPr>
            </w:pPr>
            <w:r>
              <w:rPr>
                <w:sz w:val="16"/>
              </w:rPr>
              <w:t xml:space="preserve"> S4-AHI890</w:t>
            </w:r>
          </w:p>
        </w:tc>
        <w:tc>
          <w:tcPr>
            <w:tcW w:w="0" w:type="auto"/>
          </w:tcPr>
          <w:p w14:paraId="4AEC28BD" w14:textId="77777777" w:rsidR="004678A9" w:rsidRPr="002C4C8E" w:rsidRDefault="004678A9" w:rsidP="00126502">
            <w:pPr>
              <w:pStyle w:val="TAL"/>
              <w:rPr>
                <w:sz w:val="16"/>
              </w:rPr>
            </w:pPr>
            <w:r>
              <w:rPr>
                <w:sz w:val="16"/>
              </w:rPr>
              <w:t>-</w:t>
            </w:r>
          </w:p>
        </w:tc>
      </w:tr>
      <w:tr w:rsidR="004678A9" w14:paraId="4C80CE5F" w14:textId="77777777" w:rsidTr="00126502">
        <w:tc>
          <w:tcPr>
            <w:tcW w:w="0" w:type="auto"/>
          </w:tcPr>
          <w:p w14:paraId="1C3F90C7" w14:textId="77777777" w:rsidR="004678A9" w:rsidRPr="002C4C8E" w:rsidRDefault="004678A9" w:rsidP="00126502">
            <w:pPr>
              <w:pStyle w:val="TAL"/>
              <w:rPr>
                <w:sz w:val="16"/>
              </w:rPr>
            </w:pPr>
            <w:r>
              <w:rPr>
                <w:sz w:val="16"/>
              </w:rPr>
              <w:t>S4-AHI897</w:t>
            </w:r>
          </w:p>
        </w:tc>
        <w:tc>
          <w:tcPr>
            <w:tcW w:w="0" w:type="auto"/>
          </w:tcPr>
          <w:p w14:paraId="4DA1D0F9" w14:textId="77777777" w:rsidR="004678A9" w:rsidRPr="002C4C8E" w:rsidRDefault="004678A9" w:rsidP="00126502">
            <w:pPr>
              <w:pStyle w:val="TAL"/>
              <w:rPr>
                <w:sz w:val="16"/>
              </w:rPr>
            </w:pPr>
            <w:r>
              <w:rPr>
                <w:sz w:val="16"/>
              </w:rPr>
              <w:t>Updates to Stage 2 on Session Establishment and QoS</w:t>
            </w:r>
          </w:p>
        </w:tc>
        <w:tc>
          <w:tcPr>
            <w:tcW w:w="0" w:type="auto"/>
          </w:tcPr>
          <w:p w14:paraId="53DAC084" w14:textId="77777777" w:rsidR="004678A9" w:rsidRPr="002C4C8E" w:rsidRDefault="004678A9" w:rsidP="00126502">
            <w:pPr>
              <w:pStyle w:val="TAL"/>
              <w:rPr>
                <w:sz w:val="16"/>
              </w:rPr>
            </w:pPr>
            <w:r>
              <w:rPr>
                <w:sz w:val="16"/>
              </w:rPr>
              <w:t>Qualcomm Incorporated</w:t>
            </w:r>
          </w:p>
        </w:tc>
        <w:tc>
          <w:tcPr>
            <w:tcW w:w="0" w:type="auto"/>
          </w:tcPr>
          <w:p w14:paraId="0A185C8D" w14:textId="77777777" w:rsidR="004678A9" w:rsidRPr="002C4C8E" w:rsidRDefault="004678A9" w:rsidP="00126502">
            <w:pPr>
              <w:pStyle w:val="TAL"/>
              <w:rPr>
                <w:sz w:val="16"/>
              </w:rPr>
            </w:pPr>
            <w:r>
              <w:rPr>
                <w:sz w:val="16"/>
              </w:rPr>
              <w:t>revised</w:t>
            </w:r>
          </w:p>
        </w:tc>
        <w:tc>
          <w:tcPr>
            <w:tcW w:w="0" w:type="auto"/>
          </w:tcPr>
          <w:p w14:paraId="63A34378" w14:textId="77777777" w:rsidR="004678A9" w:rsidRPr="002C4C8E" w:rsidRDefault="004678A9" w:rsidP="00126502">
            <w:pPr>
              <w:pStyle w:val="TAL"/>
              <w:rPr>
                <w:sz w:val="16"/>
              </w:rPr>
            </w:pPr>
            <w:r>
              <w:rPr>
                <w:sz w:val="16"/>
              </w:rPr>
              <w:t>S4-AHI877</w:t>
            </w:r>
          </w:p>
        </w:tc>
        <w:tc>
          <w:tcPr>
            <w:tcW w:w="0" w:type="auto"/>
          </w:tcPr>
          <w:p w14:paraId="09603FEB" w14:textId="77777777" w:rsidR="004678A9" w:rsidRPr="002C4C8E" w:rsidRDefault="004678A9" w:rsidP="00126502">
            <w:pPr>
              <w:pStyle w:val="TAL"/>
              <w:rPr>
                <w:sz w:val="16"/>
              </w:rPr>
            </w:pPr>
            <w:r>
              <w:rPr>
                <w:sz w:val="16"/>
              </w:rPr>
              <w:t>S4-AHI908</w:t>
            </w:r>
          </w:p>
        </w:tc>
      </w:tr>
      <w:tr w:rsidR="004678A9" w14:paraId="1AF4C1AC" w14:textId="77777777" w:rsidTr="00126502">
        <w:tc>
          <w:tcPr>
            <w:tcW w:w="0" w:type="auto"/>
          </w:tcPr>
          <w:p w14:paraId="0479EE9A" w14:textId="77777777" w:rsidR="004678A9" w:rsidRPr="002C4C8E" w:rsidRDefault="004678A9" w:rsidP="00126502">
            <w:pPr>
              <w:pStyle w:val="TAL"/>
              <w:rPr>
                <w:sz w:val="16"/>
              </w:rPr>
            </w:pPr>
            <w:r>
              <w:rPr>
                <w:sz w:val="16"/>
              </w:rPr>
              <w:t>S4-AHI898</w:t>
            </w:r>
          </w:p>
        </w:tc>
        <w:tc>
          <w:tcPr>
            <w:tcW w:w="0" w:type="auto"/>
          </w:tcPr>
          <w:p w14:paraId="54C3467D" w14:textId="77777777" w:rsidR="004678A9" w:rsidRPr="002C4C8E" w:rsidRDefault="004678A9" w:rsidP="00126502">
            <w:pPr>
              <w:pStyle w:val="TAL"/>
              <w:rPr>
                <w:sz w:val="16"/>
              </w:rPr>
            </w:pPr>
            <w:r>
              <w:rPr>
                <w:sz w:val="16"/>
              </w:rPr>
              <w:t>Dynamic Policies Stage 2: Correction of response and parameter list</w:t>
            </w:r>
          </w:p>
        </w:tc>
        <w:tc>
          <w:tcPr>
            <w:tcW w:w="0" w:type="auto"/>
          </w:tcPr>
          <w:p w14:paraId="6273FA42" w14:textId="77777777" w:rsidR="004678A9" w:rsidRPr="002C4C8E" w:rsidRDefault="004678A9" w:rsidP="00126502">
            <w:pPr>
              <w:pStyle w:val="TAL"/>
              <w:rPr>
                <w:sz w:val="16"/>
              </w:rPr>
            </w:pPr>
            <w:r>
              <w:rPr>
                <w:sz w:val="16"/>
              </w:rPr>
              <w:t>Ericsson LM</w:t>
            </w:r>
          </w:p>
        </w:tc>
        <w:tc>
          <w:tcPr>
            <w:tcW w:w="0" w:type="auto"/>
          </w:tcPr>
          <w:p w14:paraId="16548F72" w14:textId="77777777" w:rsidR="004678A9" w:rsidRPr="002C4C8E" w:rsidRDefault="004678A9" w:rsidP="00126502">
            <w:pPr>
              <w:pStyle w:val="TAL"/>
              <w:rPr>
                <w:sz w:val="16"/>
              </w:rPr>
            </w:pPr>
            <w:r>
              <w:rPr>
                <w:sz w:val="16"/>
              </w:rPr>
              <w:t>agreed</w:t>
            </w:r>
          </w:p>
        </w:tc>
        <w:tc>
          <w:tcPr>
            <w:tcW w:w="0" w:type="auto"/>
          </w:tcPr>
          <w:p w14:paraId="450FB73F" w14:textId="77777777" w:rsidR="004678A9" w:rsidRPr="002C4C8E" w:rsidRDefault="004678A9" w:rsidP="00126502">
            <w:pPr>
              <w:pStyle w:val="TAL"/>
              <w:rPr>
                <w:sz w:val="16"/>
              </w:rPr>
            </w:pPr>
            <w:r>
              <w:rPr>
                <w:sz w:val="16"/>
              </w:rPr>
              <w:t>S4-AHI892</w:t>
            </w:r>
          </w:p>
        </w:tc>
        <w:tc>
          <w:tcPr>
            <w:tcW w:w="0" w:type="auto"/>
          </w:tcPr>
          <w:p w14:paraId="06F5B386" w14:textId="77777777" w:rsidR="004678A9" w:rsidRPr="002C4C8E" w:rsidRDefault="004678A9" w:rsidP="00126502">
            <w:pPr>
              <w:pStyle w:val="TAL"/>
              <w:rPr>
                <w:sz w:val="16"/>
              </w:rPr>
            </w:pPr>
            <w:r>
              <w:rPr>
                <w:sz w:val="16"/>
              </w:rPr>
              <w:t>-</w:t>
            </w:r>
          </w:p>
        </w:tc>
      </w:tr>
      <w:tr w:rsidR="004678A9" w14:paraId="3F33576B" w14:textId="77777777" w:rsidTr="00126502">
        <w:tc>
          <w:tcPr>
            <w:tcW w:w="0" w:type="auto"/>
          </w:tcPr>
          <w:p w14:paraId="3AB69A7B" w14:textId="77777777" w:rsidR="004678A9" w:rsidRPr="002C4C8E" w:rsidRDefault="004678A9" w:rsidP="00126502">
            <w:pPr>
              <w:pStyle w:val="TAL"/>
              <w:rPr>
                <w:sz w:val="16"/>
              </w:rPr>
            </w:pPr>
            <w:r>
              <w:rPr>
                <w:sz w:val="16"/>
              </w:rPr>
              <w:t>S4-AHI899</w:t>
            </w:r>
          </w:p>
        </w:tc>
        <w:tc>
          <w:tcPr>
            <w:tcW w:w="0" w:type="auto"/>
          </w:tcPr>
          <w:p w14:paraId="0A5146F7" w14:textId="77777777" w:rsidR="004678A9" w:rsidRPr="002C4C8E" w:rsidRDefault="004678A9" w:rsidP="00126502">
            <w:pPr>
              <w:pStyle w:val="TAL"/>
              <w:rPr>
                <w:sz w:val="16"/>
              </w:rPr>
            </w:pPr>
            <w:r>
              <w:rPr>
                <w:sz w:val="16"/>
              </w:rPr>
              <w:t xml:space="preserve">RAN </w:t>
            </w:r>
            <w:proofErr w:type="spellStart"/>
            <w:r>
              <w:rPr>
                <w:sz w:val="16"/>
              </w:rPr>
              <w:t>Signaling</w:t>
            </w:r>
            <w:proofErr w:type="spellEnd"/>
            <w:r>
              <w:rPr>
                <w:sz w:val="16"/>
              </w:rPr>
              <w:t xml:space="preserve"> based Downlink Assistance</w:t>
            </w:r>
          </w:p>
        </w:tc>
        <w:tc>
          <w:tcPr>
            <w:tcW w:w="0" w:type="auto"/>
          </w:tcPr>
          <w:p w14:paraId="6B1C22E2" w14:textId="77777777" w:rsidR="004678A9" w:rsidRPr="002C4C8E" w:rsidRDefault="004678A9" w:rsidP="00126502">
            <w:pPr>
              <w:pStyle w:val="TAL"/>
              <w:rPr>
                <w:sz w:val="16"/>
              </w:rPr>
            </w:pPr>
            <w:r>
              <w:rPr>
                <w:sz w:val="16"/>
              </w:rPr>
              <w:t>Qualcomm Incorporated</w:t>
            </w:r>
          </w:p>
        </w:tc>
        <w:tc>
          <w:tcPr>
            <w:tcW w:w="0" w:type="auto"/>
          </w:tcPr>
          <w:p w14:paraId="317317F0" w14:textId="77777777" w:rsidR="004678A9" w:rsidRPr="002C4C8E" w:rsidRDefault="004678A9" w:rsidP="00126502">
            <w:pPr>
              <w:pStyle w:val="TAL"/>
              <w:rPr>
                <w:sz w:val="16"/>
              </w:rPr>
            </w:pPr>
            <w:r>
              <w:rPr>
                <w:sz w:val="16"/>
              </w:rPr>
              <w:t>postponed</w:t>
            </w:r>
          </w:p>
        </w:tc>
        <w:tc>
          <w:tcPr>
            <w:tcW w:w="0" w:type="auto"/>
          </w:tcPr>
          <w:p w14:paraId="276A11F4" w14:textId="77777777" w:rsidR="004678A9" w:rsidRPr="002C4C8E" w:rsidRDefault="004678A9" w:rsidP="00126502">
            <w:pPr>
              <w:pStyle w:val="TAL"/>
              <w:rPr>
                <w:sz w:val="16"/>
              </w:rPr>
            </w:pPr>
            <w:r>
              <w:rPr>
                <w:sz w:val="16"/>
              </w:rPr>
              <w:t>S4-AHI893</w:t>
            </w:r>
          </w:p>
        </w:tc>
        <w:tc>
          <w:tcPr>
            <w:tcW w:w="0" w:type="auto"/>
          </w:tcPr>
          <w:p w14:paraId="2B3F8739" w14:textId="77777777" w:rsidR="004678A9" w:rsidRPr="002C4C8E" w:rsidRDefault="004678A9" w:rsidP="00126502">
            <w:pPr>
              <w:pStyle w:val="TAL"/>
              <w:rPr>
                <w:sz w:val="16"/>
              </w:rPr>
            </w:pPr>
            <w:r>
              <w:rPr>
                <w:sz w:val="16"/>
              </w:rPr>
              <w:t>-</w:t>
            </w:r>
          </w:p>
        </w:tc>
      </w:tr>
      <w:tr w:rsidR="004678A9" w14:paraId="30DD06BA" w14:textId="77777777" w:rsidTr="00126502">
        <w:tc>
          <w:tcPr>
            <w:tcW w:w="0" w:type="auto"/>
          </w:tcPr>
          <w:p w14:paraId="2FAD892D" w14:textId="77777777" w:rsidR="004678A9" w:rsidRPr="002C4C8E" w:rsidRDefault="004678A9" w:rsidP="00126502">
            <w:pPr>
              <w:pStyle w:val="TAL"/>
              <w:rPr>
                <w:sz w:val="16"/>
              </w:rPr>
            </w:pPr>
            <w:r>
              <w:rPr>
                <w:sz w:val="16"/>
              </w:rPr>
              <w:t>S4-AHI900</w:t>
            </w:r>
          </w:p>
        </w:tc>
        <w:tc>
          <w:tcPr>
            <w:tcW w:w="0" w:type="auto"/>
          </w:tcPr>
          <w:p w14:paraId="2F744D01" w14:textId="77777777" w:rsidR="004678A9" w:rsidRPr="002C4C8E" w:rsidRDefault="004678A9" w:rsidP="00126502">
            <w:pPr>
              <w:pStyle w:val="TAL"/>
              <w:rPr>
                <w:sz w:val="16"/>
              </w:rPr>
            </w:pPr>
            <w:r>
              <w:rPr>
                <w:sz w:val="16"/>
              </w:rPr>
              <w:t>Draft of S4-191315: Draft TS 26.117 5G Media Streaming (5GMS); Speech and audio profiles (Release 16), v0.6.0</w:t>
            </w:r>
          </w:p>
        </w:tc>
        <w:tc>
          <w:tcPr>
            <w:tcW w:w="0" w:type="auto"/>
          </w:tcPr>
          <w:p w14:paraId="1BBAE80C" w14:textId="77777777" w:rsidR="004678A9" w:rsidRPr="002C4C8E" w:rsidRDefault="004678A9" w:rsidP="00126502">
            <w:pPr>
              <w:pStyle w:val="TAL"/>
              <w:rPr>
                <w:sz w:val="16"/>
              </w:rPr>
            </w:pPr>
            <w:r>
              <w:rPr>
                <w:sz w:val="16"/>
              </w:rPr>
              <w:t>Editor (Qualcomm Incorporated)</w:t>
            </w:r>
          </w:p>
        </w:tc>
        <w:tc>
          <w:tcPr>
            <w:tcW w:w="0" w:type="auto"/>
          </w:tcPr>
          <w:p w14:paraId="6C64CF2D" w14:textId="77777777" w:rsidR="004678A9" w:rsidRPr="002C4C8E" w:rsidRDefault="004678A9" w:rsidP="00126502">
            <w:pPr>
              <w:pStyle w:val="TAL"/>
              <w:rPr>
                <w:sz w:val="16"/>
              </w:rPr>
            </w:pPr>
            <w:r>
              <w:rPr>
                <w:sz w:val="16"/>
              </w:rPr>
              <w:t>revised</w:t>
            </w:r>
          </w:p>
        </w:tc>
        <w:tc>
          <w:tcPr>
            <w:tcW w:w="0" w:type="auto"/>
          </w:tcPr>
          <w:p w14:paraId="726CE1BD" w14:textId="77777777" w:rsidR="004678A9" w:rsidRPr="002C4C8E" w:rsidRDefault="004678A9" w:rsidP="00126502">
            <w:pPr>
              <w:pStyle w:val="TAL"/>
              <w:rPr>
                <w:sz w:val="16"/>
              </w:rPr>
            </w:pPr>
            <w:r>
              <w:rPr>
                <w:sz w:val="16"/>
              </w:rPr>
              <w:t>-</w:t>
            </w:r>
          </w:p>
        </w:tc>
        <w:tc>
          <w:tcPr>
            <w:tcW w:w="0" w:type="auto"/>
          </w:tcPr>
          <w:p w14:paraId="561CFB2E" w14:textId="77777777" w:rsidR="004678A9" w:rsidRPr="002C4C8E" w:rsidRDefault="004678A9" w:rsidP="00126502">
            <w:pPr>
              <w:pStyle w:val="TAL"/>
              <w:rPr>
                <w:sz w:val="16"/>
              </w:rPr>
            </w:pPr>
            <w:r>
              <w:rPr>
                <w:sz w:val="16"/>
              </w:rPr>
              <w:t>S4-AHI903</w:t>
            </w:r>
          </w:p>
        </w:tc>
      </w:tr>
      <w:tr w:rsidR="004678A9" w14:paraId="69712322" w14:textId="77777777" w:rsidTr="00126502">
        <w:tc>
          <w:tcPr>
            <w:tcW w:w="0" w:type="auto"/>
          </w:tcPr>
          <w:p w14:paraId="2A57E071" w14:textId="77777777" w:rsidR="004678A9" w:rsidRPr="002C4C8E" w:rsidRDefault="004678A9" w:rsidP="00126502">
            <w:pPr>
              <w:pStyle w:val="TAL"/>
              <w:rPr>
                <w:sz w:val="16"/>
              </w:rPr>
            </w:pPr>
            <w:r>
              <w:rPr>
                <w:sz w:val="16"/>
              </w:rPr>
              <w:lastRenderedPageBreak/>
              <w:t>S4-AHI901</w:t>
            </w:r>
          </w:p>
        </w:tc>
        <w:tc>
          <w:tcPr>
            <w:tcW w:w="0" w:type="auto"/>
          </w:tcPr>
          <w:p w14:paraId="084A24D9" w14:textId="77777777" w:rsidR="004678A9" w:rsidRPr="002C4C8E" w:rsidRDefault="004678A9" w:rsidP="00126502">
            <w:pPr>
              <w:pStyle w:val="TAL"/>
              <w:rPr>
                <w:sz w:val="16"/>
              </w:rPr>
            </w:pPr>
            <w:r>
              <w:rPr>
                <w:sz w:val="16"/>
              </w:rPr>
              <w:t>UE uplink functions</w:t>
            </w:r>
          </w:p>
        </w:tc>
        <w:tc>
          <w:tcPr>
            <w:tcW w:w="0" w:type="auto"/>
          </w:tcPr>
          <w:p w14:paraId="1F744B7C" w14:textId="77777777" w:rsidR="004678A9" w:rsidRPr="002C4C8E" w:rsidRDefault="004678A9" w:rsidP="00126502">
            <w:pPr>
              <w:pStyle w:val="TAL"/>
              <w:rPr>
                <w:sz w:val="16"/>
              </w:rPr>
            </w:pPr>
            <w:r>
              <w:rPr>
                <w:sz w:val="16"/>
              </w:rPr>
              <w:t>Sony Europe B.V.</w:t>
            </w:r>
          </w:p>
        </w:tc>
        <w:tc>
          <w:tcPr>
            <w:tcW w:w="0" w:type="auto"/>
          </w:tcPr>
          <w:p w14:paraId="4B80A5CB" w14:textId="77777777" w:rsidR="004678A9" w:rsidRPr="002C4C8E" w:rsidRDefault="004678A9" w:rsidP="00126502">
            <w:pPr>
              <w:pStyle w:val="TAL"/>
              <w:rPr>
                <w:sz w:val="16"/>
              </w:rPr>
            </w:pPr>
            <w:r>
              <w:rPr>
                <w:sz w:val="16"/>
              </w:rPr>
              <w:t>revised</w:t>
            </w:r>
          </w:p>
        </w:tc>
        <w:tc>
          <w:tcPr>
            <w:tcW w:w="0" w:type="auto"/>
          </w:tcPr>
          <w:p w14:paraId="21653D1B" w14:textId="77777777" w:rsidR="004678A9" w:rsidRPr="002C4C8E" w:rsidRDefault="004678A9" w:rsidP="00126502">
            <w:pPr>
              <w:pStyle w:val="TAL"/>
              <w:rPr>
                <w:sz w:val="16"/>
              </w:rPr>
            </w:pPr>
            <w:r>
              <w:rPr>
                <w:sz w:val="16"/>
              </w:rPr>
              <w:t>S4-AHI862</w:t>
            </w:r>
          </w:p>
        </w:tc>
        <w:tc>
          <w:tcPr>
            <w:tcW w:w="0" w:type="auto"/>
          </w:tcPr>
          <w:p w14:paraId="43E5FEEA" w14:textId="77777777" w:rsidR="004678A9" w:rsidRPr="002C4C8E" w:rsidRDefault="004678A9" w:rsidP="00126502">
            <w:pPr>
              <w:pStyle w:val="TAL"/>
              <w:rPr>
                <w:sz w:val="16"/>
              </w:rPr>
            </w:pPr>
            <w:r>
              <w:rPr>
                <w:sz w:val="16"/>
              </w:rPr>
              <w:t>S4-AHI910</w:t>
            </w:r>
          </w:p>
        </w:tc>
      </w:tr>
      <w:tr w:rsidR="004678A9" w14:paraId="73978947" w14:textId="77777777" w:rsidTr="00126502">
        <w:tc>
          <w:tcPr>
            <w:tcW w:w="0" w:type="auto"/>
          </w:tcPr>
          <w:p w14:paraId="345DBE2C" w14:textId="77777777" w:rsidR="004678A9" w:rsidRPr="002C4C8E" w:rsidRDefault="004678A9" w:rsidP="00126502">
            <w:pPr>
              <w:pStyle w:val="TAL"/>
              <w:rPr>
                <w:sz w:val="16"/>
              </w:rPr>
            </w:pPr>
            <w:r>
              <w:rPr>
                <w:sz w:val="16"/>
              </w:rPr>
              <w:t>S4-AHI902</w:t>
            </w:r>
          </w:p>
        </w:tc>
        <w:tc>
          <w:tcPr>
            <w:tcW w:w="0" w:type="auto"/>
          </w:tcPr>
          <w:p w14:paraId="0B556A44" w14:textId="77777777" w:rsidR="004678A9" w:rsidRPr="002C4C8E" w:rsidRDefault="004678A9" w:rsidP="00126502">
            <w:pPr>
              <w:pStyle w:val="TAL"/>
              <w:rPr>
                <w:sz w:val="16"/>
              </w:rPr>
            </w:pPr>
            <w:r>
              <w:rPr>
                <w:sz w:val="16"/>
              </w:rPr>
              <w:t>Draft TS 26.511 v. 0.2.0</w:t>
            </w:r>
          </w:p>
        </w:tc>
        <w:tc>
          <w:tcPr>
            <w:tcW w:w="0" w:type="auto"/>
          </w:tcPr>
          <w:p w14:paraId="66DA62BB" w14:textId="77777777" w:rsidR="004678A9" w:rsidRPr="002C4C8E" w:rsidRDefault="004678A9" w:rsidP="00126502">
            <w:pPr>
              <w:pStyle w:val="TAL"/>
              <w:rPr>
                <w:sz w:val="16"/>
              </w:rPr>
            </w:pPr>
            <w:r>
              <w:rPr>
                <w:sz w:val="16"/>
              </w:rPr>
              <w:t>Editors (Orange, Qualcomm Incorporated)</w:t>
            </w:r>
          </w:p>
        </w:tc>
        <w:tc>
          <w:tcPr>
            <w:tcW w:w="0" w:type="auto"/>
          </w:tcPr>
          <w:p w14:paraId="630A8A54" w14:textId="77777777" w:rsidR="004678A9" w:rsidRPr="002C4C8E" w:rsidRDefault="004678A9" w:rsidP="00126502">
            <w:pPr>
              <w:pStyle w:val="TAL"/>
              <w:rPr>
                <w:sz w:val="16"/>
              </w:rPr>
            </w:pPr>
            <w:r>
              <w:rPr>
                <w:sz w:val="16"/>
              </w:rPr>
              <w:t>agreed</w:t>
            </w:r>
          </w:p>
        </w:tc>
        <w:tc>
          <w:tcPr>
            <w:tcW w:w="0" w:type="auto"/>
          </w:tcPr>
          <w:p w14:paraId="2669B606" w14:textId="77777777" w:rsidR="004678A9" w:rsidRPr="002C4C8E" w:rsidRDefault="004678A9" w:rsidP="00126502">
            <w:pPr>
              <w:pStyle w:val="TAL"/>
              <w:rPr>
                <w:sz w:val="16"/>
              </w:rPr>
            </w:pPr>
            <w:r>
              <w:rPr>
                <w:sz w:val="16"/>
              </w:rPr>
              <w:t>S4-AHI894</w:t>
            </w:r>
          </w:p>
        </w:tc>
        <w:tc>
          <w:tcPr>
            <w:tcW w:w="0" w:type="auto"/>
          </w:tcPr>
          <w:p w14:paraId="4078C12C" w14:textId="77777777" w:rsidR="004678A9" w:rsidRPr="002C4C8E" w:rsidRDefault="004678A9" w:rsidP="00126502">
            <w:pPr>
              <w:pStyle w:val="TAL"/>
              <w:rPr>
                <w:sz w:val="16"/>
              </w:rPr>
            </w:pPr>
            <w:r>
              <w:rPr>
                <w:sz w:val="16"/>
              </w:rPr>
              <w:t>-</w:t>
            </w:r>
          </w:p>
        </w:tc>
      </w:tr>
      <w:tr w:rsidR="004678A9" w14:paraId="1C6A0568" w14:textId="77777777" w:rsidTr="00126502">
        <w:tc>
          <w:tcPr>
            <w:tcW w:w="0" w:type="auto"/>
          </w:tcPr>
          <w:p w14:paraId="177A4FE6" w14:textId="77777777" w:rsidR="004678A9" w:rsidRPr="002C4C8E" w:rsidRDefault="004678A9" w:rsidP="00126502">
            <w:pPr>
              <w:pStyle w:val="TAL"/>
              <w:rPr>
                <w:sz w:val="16"/>
              </w:rPr>
            </w:pPr>
            <w:r>
              <w:rPr>
                <w:sz w:val="16"/>
              </w:rPr>
              <w:t>S4-AHI903</w:t>
            </w:r>
          </w:p>
        </w:tc>
        <w:tc>
          <w:tcPr>
            <w:tcW w:w="0" w:type="auto"/>
          </w:tcPr>
          <w:p w14:paraId="4A57DBA2" w14:textId="77777777" w:rsidR="004678A9" w:rsidRPr="002C4C8E" w:rsidRDefault="004678A9" w:rsidP="00126502">
            <w:pPr>
              <w:pStyle w:val="TAL"/>
              <w:rPr>
                <w:sz w:val="16"/>
              </w:rPr>
            </w:pPr>
            <w:r>
              <w:rPr>
                <w:sz w:val="16"/>
              </w:rPr>
              <w:t>Draft of S4-191315: Draft TS 26.117 5G Media Streaming (5GMS); Speech and audio profiles (Release 16), v0.7.0</w:t>
            </w:r>
          </w:p>
        </w:tc>
        <w:tc>
          <w:tcPr>
            <w:tcW w:w="0" w:type="auto"/>
          </w:tcPr>
          <w:p w14:paraId="2791AEB8" w14:textId="77777777" w:rsidR="004678A9" w:rsidRPr="002C4C8E" w:rsidRDefault="004678A9" w:rsidP="00126502">
            <w:pPr>
              <w:pStyle w:val="TAL"/>
              <w:rPr>
                <w:sz w:val="16"/>
              </w:rPr>
            </w:pPr>
            <w:r>
              <w:rPr>
                <w:sz w:val="16"/>
              </w:rPr>
              <w:t>Editor (Qualcomm Incorporated)</w:t>
            </w:r>
          </w:p>
        </w:tc>
        <w:tc>
          <w:tcPr>
            <w:tcW w:w="0" w:type="auto"/>
          </w:tcPr>
          <w:p w14:paraId="1AE88CA8" w14:textId="77777777" w:rsidR="004678A9" w:rsidRPr="002C4C8E" w:rsidRDefault="004678A9" w:rsidP="00126502">
            <w:pPr>
              <w:pStyle w:val="TAL"/>
              <w:rPr>
                <w:sz w:val="16"/>
              </w:rPr>
            </w:pPr>
            <w:r>
              <w:rPr>
                <w:sz w:val="16"/>
              </w:rPr>
              <w:t>agreed</w:t>
            </w:r>
          </w:p>
        </w:tc>
        <w:tc>
          <w:tcPr>
            <w:tcW w:w="0" w:type="auto"/>
          </w:tcPr>
          <w:p w14:paraId="6668CB44" w14:textId="77777777" w:rsidR="004678A9" w:rsidRPr="002C4C8E" w:rsidRDefault="004678A9" w:rsidP="00126502">
            <w:pPr>
              <w:pStyle w:val="TAL"/>
              <w:rPr>
                <w:sz w:val="16"/>
              </w:rPr>
            </w:pPr>
            <w:r>
              <w:rPr>
                <w:sz w:val="16"/>
              </w:rPr>
              <w:t>S4-AHI900</w:t>
            </w:r>
          </w:p>
        </w:tc>
        <w:tc>
          <w:tcPr>
            <w:tcW w:w="0" w:type="auto"/>
          </w:tcPr>
          <w:p w14:paraId="5D4ADF6B" w14:textId="77777777" w:rsidR="004678A9" w:rsidRPr="002C4C8E" w:rsidRDefault="004678A9" w:rsidP="00126502">
            <w:pPr>
              <w:pStyle w:val="TAL"/>
              <w:rPr>
                <w:sz w:val="16"/>
              </w:rPr>
            </w:pPr>
            <w:r>
              <w:rPr>
                <w:sz w:val="16"/>
              </w:rPr>
              <w:t>-</w:t>
            </w:r>
          </w:p>
        </w:tc>
      </w:tr>
      <w:tr w:rsidR="004678A9" w14:paraId="55FCA3E7" w14:textId="77777777" w:rsidTr="00126502">
        <w:tc>
          <w:tcPr>
            <w:tcW w:w="0" w:type="auto"/>
          </w:tcPr>
          <w:p w14:paraId="2A5E3216" w14:textId="77777777" w:rsidR="004678A9" w:rsidRPr="002C4C8E" w:rsidRDefault="004678A9" w:rsidP="00126502">
            <w:pPr>
              <w:pStyle w:val="TAL"/>
              <w:rPr>
                <w:sz w:val="16"/>
              </w:rPr>
            </w:pPr>
            <w:r>
              <w:rPr>
                <w:sz w:val="16"/>
              </w:rPr>
              <w:t>S4-AHI904</w:t>
            </w:r>
          </w:p>
        </w:tc>
        <w:tc>
          <w:tcPr>
            <w:tcW w:w="0" w:type="auto"/>
          </w:tcPr>
          <w:p w14:paraId="7AB43E85" w14:textId="77777777" w:rsidR="004678A9" w:rsidRPr="002C4C8E" w:rsidRDefault="004678A9" w:rsidP="00126502">
            <w:pPr>
              <w:pStyle w:val="TAL"/>
              <w:rPr>
                <w:sz w:val="16"/>
              </w:rPr>
            </w:pPr>
            <w:r>
              <w:rPr>
                <w:sz w:val="16"/>
              </w:rPr>
              <w:t>General clean-up and comments</w:t>
            </w:r>
          </w:p>
        </w:tc>
        <w:tc>
          <w:tcPr>
            <w:tcW w:w="0" w:type="auto"/>
          </w:tcPr>
          <w:p w14:paraId="6FCF6DEC" w14:textId="77777777" w:rsidR="004678A9" w:rsidRPr="002C4C8E" w:rsidRDefault="004678A9" w:rsidP="00126502">
            <w:pPr>
              <w:pStyle w:val="TAL"/>
              <w:rPr>
                <w:sz w:val="16"/>
              </w:rPr>
            </w:pPr>
            <w:r>
              <w:rPr>
                <w:sz w:val="16"/>
              </w:rPr>
              <w:t>Qualcomm Incorporated</w:t>
            </w:r>
          </w:p>
        </w:tc>
        <w:tc>
          <w:tcPr>
            <w:tcW w:w="0" w:type="auto"/>
          </w:tcPr>
          <w:p w14:paraId="03B8EF73" w14:textId="77777777" w:rsidR="004678A9" w:rsidRPr="002C4C8E" w:rsidRDefault="004678A9" w:rsidP="00126502">
            <w:pPr>
              <w:pStyle w:val="TAL"/>
              <w:rPr>
                <w:sz w:val="16"/>
              </w:rPr>
            </w:pPr>
            <w:r>
              <w:rPr>
                <w:sz w:val="16"/>
              </w:rPr>
              <w:t>agreed</w:t>
            </w:r>
          </w:p>
        </w:tc>
        <w:tc>
          <w:tcPr>
            <w:tcW w:w="0" w:type="auto"/>
          </w:tcPr>
          <w:p w14:paraId="68C6B3DD" w14:textId="77777777" w:rsidR="004678A9" w:rsidRPr="002C4C8E" w:rsidRDefault="004678A9" w:rsidP="00126502">
            <w:pPr>
              <w:pStyle w:val="TAL"/>
              <w:rPr>
                <w:sz w:val="16"/>
              </w:rPr>
            </w:pPr>
            <w:r>
              <w:rPr>
                <w:sz w:val="16"/>
              </w:rPr>
              <w:t>S4-AHI878</w:t>
            </w:r>
          </w:p>
        </w:tc>
        <w:tc>
          <w:tcPr>
            <w:tcW w:w="0" w:type="auto"/>
          </w:tcPr>
          <w:p w14:paraId="29EF221E" w14:textId="77777777" w:rsidR="004678A9" w:rsidRPr="002C4C8E" w:rsidRDefault="004678A9" w:rsidP="00126502">
            <w:pPr>
              <w:pStyle w:val="TAL"/>
              <w:rPr>
                <w:sz w:val="16"/>
              </w:rPr>
            </w:pPr>
            <w:r>
              <w:rPr>
                <w:sz w:val="16"/>
              </w:rPr>
              <w:t>-</w:t>
            </w:r>
          </w:p>
        </w:tc>
      </w:tr>
      <w:tr w:rsidR="004678A9" w14:paraId="78336B22" w14:textId="77777777" w:rsidTr="00126502">
        <w:tc>
          <w:tcPr>
            <w:tcW w:w="0" w:type="auto"/>
          </w:tcPr>
          <w:p w14:paraId="5828A7F0" w14:textId="77777777" w:rsidR="004678A9" w:rsidRPr="002C4C8E" w:rsidRDefault="004678A9" w:rsidP="00126502">
            <w:pPr>
              <w:pStyle w:val="TAL"/>
              <w:rPr>
                <w:sz w:val="16"/>
              </w:rPr>
            </w:pPr>
            <w:r>
              <w:rPr>
                <w:sz w:val="16"/>
              </w:rPr>
              <w:t>S4-AHI905</w:t>
            </w:r>
          </w:p>
        </w:tc>
        <w:tc>
          <w:tcPr>
            <w:tcW w:w="0" w:type="auto"/>
          </w:tcPr>
          <w:p w14:paraId="2ABF85EB" w14:textId="77777777" w:rsidR="004678A9" w:rsidRPr="002C4C8E" w:rsidRDefault="004678A9" w:rsidP="00126502">
            <w:pPr>
              <w:pStyle w:val="TAL"/>
              <w:rPr>
                <w:sz w:val="16"/>
              </w:rPr>
            </w:pPr>
            <w:r>
              <w:rPr>
                <w:sz w:val="16"/>
              </w:rPr>
              <w:t>Service announcement discussion</w:t>
            </w:r>
          </w:p>
        </w:tc>
        <w:tc>
          <w:tcPr>
            <w:tcW w:w="0" w:type="auto"/>
          </w:tcPr>
          <w:p w14:paraId="10815926" w14:textId="77777777" w:rsidR="004678A9" w:rsidRPr="002C4C8E" w:rsidRDefault="004678A9" w:rsidP="00126502">
            <w:pPr>
              <w:pStyle w:val="TAL"/>
              <w:rPr>
                <w:sz w:val="16"/>
              </w:rPr>
            </w:pPr>
            <w:r>
              <w:rPr>
                <w:sz w:val="16"/>
              </w:rPr>
              <w:t>Ericsson LM</w:t>
            </w:r>
          </w:p>
        </w:tc>
        <w:tc>
          <w:tcPr>
            <w:tcW w:w="0" w:type="auto"/>
          </w:tcPr>
          <w:p w14:paraId="4D45B2F0" w14:textId="77777777" w:rsidR="004678A9" w:rsidRPr="002C4C8E" w:rsidRDefault="004678A9" w:rsidP="00126502">
            <w:pPr>
              <w:pStyle w:val="TAL"/>
              <w:rPr>
                <w:sz w:val="16"/>
              </w:rPr>
            </w:pPr>
            <w:r>
              <w:rPr>
                <w:sz w:val="16"/>
              </w:rPr>
              <w:t>postponed</w:t>
            </w:r>
          </w:p>
        </w:tc>
        <w:tc>
          <w:tcPr>
            <w:tcW w:w="0" w:type="auto"/>
          </w:tcPr>
          <w:p w14:paraId="05EE7A82" w14:textId="77777777" w:rsidR="004678A9" w:rsidRPr="002C4C8E" w:rsidRDefault="004678A9" w:rsidP="00126502">
            <w:pPr>
              <w:pStyle w:val="TAL"/>
              <w:rPr>
                <w:sz w:val="16"/>
              </w:rPr>
            </w:pPr>
            <w:r>
              <w:rPr>
                <w:sz w:val="16"/>
              </w:rPr>
              <w:t>-</w:t>
            </w:r>
          </w:p>
        </w:tc>
        <w:tc>
          <w:tcPr>
            <w:tcW w:w="0" w:type="auto"/>
          </w:tcPr>
          <w:p w14:paraId="28DE6E1F" w14:textId="77777777" w:rsidR="004678A9" w:rsidRPr="002C4C8E" w:rsidRDefault="004678A9" w:rsidP="00126502">
            <w:pPr>
              <w:pStyle w:val="TAL"/>
              <w:rPr>
                <w:sz w:val="16"/>
              </w:rPr>
            </w:pPr>
            <w:r>
              <w:rPr>
                <w:sz w:val="16"/>
              </w:rPr>
              <w:t>-</w:t>
            </w:r>
          </w:p>
        </w:tc>
      </w:tr>
      <w:tr w:rsidR="004678A9" w14:paraId="178D3AAD" w14:textId="77777777" w:rsidTr="00126502">
        <w:tc>
          <w:tcPr>
            <w:tcW w:w="0" w:type="auto"/>
          </w:tcPr>
          <w:p w14:paraId="67A1E951" w14:textId="77777777" w:rsidR="004678A9" w:rsidRPr="002C4C8E" w:rsidRDefault="004678A9" w:rsidP="00126502">
            <w:pPr>
              <w:pStyle w:val="TAL"/>
              <w:rPr>
                <w:sz w:val="16"/>
              </w:rPr>
            </w:pPr>
            <w:r>
              <w:rPr>
                <w:sz w:val="16"/>
              </w:rPr>
              <w:t>S4-AHI906</w:t>
            </w:r>
          </w:p>
        </w:tc>
        <w:tc>
          <w:tcPr>
            <w:tcW w:w="0" w:type="auto"/>
          </w:tcPr>
          <w:p w14:paraId="4980ACE8" w14:textId="77777777" w:rsidR="004678A9" w:rsidRPr="002C4C8E" w:rsidRDefault="004678A9" w:rsidP="00126502">
            <w:pPr>
              <w:pStyle w:val="TAL"/>
              <w:rPr>
                <w:sz w:val="16"/>
              </w:rPr>
            </w:pPr>
            <w:r>
              <w:rPr>
                <w:sz w:val="16"/>
              </w:rPr>
              <w:t>Network Assistance</w:t>
            </w:r>
          </w:p>
        </w:tc>
        <w:tc>
          <w:tcPr>
            <w:tcW w:w="0" w:type="auto"/>
          </w:tcPr>
          <w:p w14:paraId="68760A02" w14:textId="77777777" w:rsidR="004678A9" w:rsidRPr="002C4C8E" w:rsidRDefault="004678A9" w:rsidP="00126502">
            <w:pPr>
              <w:pStyle w:val="TAL"/>
              <w:rPr>
                <w:sz w:val="16"/>
              </w:rPr>
            </w:pPr>
            <w:r>
              <w:rPr>
                <w:sz w:val="16"/>
              </w:rPr>
              <w:t>Sony Europe B.V.</w:t>
            </w:r>
          </w:p>
        </w:tc>
        <w:tc>
          <w:tcPr>
            <w:tcW w:w="0" w:type="auto"/>
          </w:tcPr>
          <w:p w14:paraId="136AE4BE" w14:textId="77777777" w:rsidR="004678A9" w:rsidRPr="002C4C8E" w:rsidRDefault="004678A9" w:rsidP="00126502">
            <w:pPr>
              <w:pStyle w:val="TAL"/>
              <w:rPr>
                <w:sz w:val="16"/>
              </w:rPr>
            </w:pPr>
            <w:r>
              <w:rPr>
                <w:sz w:val="16"/>
              </w:rPr>
              <w:t>noted</w:t>
            </w:r>
          </w:p>
        </w:tc>
        <w:tc>
          <w:tcPr>
            <w:tcW w:w="0" w:type="auto"/>
          </w:tcPr>
          <w:p w14:paraId="06D603BA" w14:textId="77777777" w:rsidR="004678A9" w:rsidRPr="002C4C8E" w:rsidRDefault="004678A9" w:rsidP="00126502">
            <w:pPr>
              <w:pStyle w:val="TAL"/>
              <w:rPr>
                <w:sz w:val="16"/>
              </w:rPr>
            </w:pPr>
            <w:r>
              <w:rPr>
                <w:sz w:val="16"/>
              </w:rPr>
              <w:t>S4-AHI891</w:t>
            </w:r>
          </w:p>
        </w:tc>
        <w:tc>
          <w:tcPr>
            <w:tcW w:w="0" w:type="auto"/>
          </w:tcPr>
          <w:p w14:paraId="5B599A9C" w14:textId="77777777" w:rsidR="004678A9" w:rsidRPr="002C4C8E" w:rsidRDefault="004678A9" w:rsidP="00126502">
            <w:pPr>
              <w:pStyle w:val="TAL"/>
              <w:rPr>
                <w:sz w:val="16"/>
              </w:rPr>
            </w:pPr>
            <w:r>
              <w:rPr>
                <w:sz w:val="16"/>
              </w:rPr>
              <w:t>-</w:t>
            </w:r>
          </w:p>
        </w:tc>
      </w:tr>
      <w:tr w:rsidR="004678A9" w14:paraId="0053EB9F" w14:textId="77777777" w:rsidTr="00126502">
        <w:tc>
          <w:tcPr>
            <w:tcW w:w="0" w:type="auto"/>
          </w:tcPr>
          <w:p w14:paraId="2010B6D2" w14:textId="77777777" w:rsidR="004678A9" w:rsidRPr="002C4C8E" w:rsidRDefault="004678A9" w:rsidP="00126502">
            <w:pPr>
              <w:pStyle w:val="TAL"/>
              <w:rPr>
                <w:sz w:val="16"/>
              </w:rPr>
            </w:pPr>
            <w:r>
              <w:rPr>
                <w:sz w:val="16"/>
              </w:rPr>
              <w:t>S4-AHI907</w:t>
            </w:r>
          </w:p>
        </w:tc>
        <w:tc>
          <w:tcPr>
            <w:tcW w:w="0" w:type="auto"/>
          </w:tcPr>
          <w:p w14:paraId="3C426411" w14:textId="77777777" w:rsidR="004678A9" w:rsidRPr="002C4C8E" w:rsidRDefault="004678A9" w:rsidP="00126502">
            <w:pPr>
              <w:pStyle w:val="TAL"/>
              <w:rPr>
                <w:sz w:val="16"/>
              </w:rPr>
            </w:pPr>
            <w:r>
              <w:rPr>
                <w:sz w:val="16"/>
              </w:rPr>
              <w:t>DASH delivery enhancements</w:t>
            </w:r>
          </w:p>
        </w:tc>
        <w:tc>
          <w:tcPr>
            <w:tcW w:w="0" w:type="auto"/>
          </w:tcPr>
          <w:p w14:paraId="5A05A87B" w14:textId="77777777" w:rsidR="004678A9" w:rsidRPr="002C4C8E" w:rsidRDefault="004678A9" w:rsidP="00126502">
            <w:pPr>
              <w:pStyle w:val="TAL"/>
              <w:rPr>
                <w:sz w:val="16"/>
              </w:rPr>
            </w:pPr>
            <w:r>
              <w:rPr>
                <w:sz w:val="16"/>
              </w:rPr>
              <w:t>KPN N.V.</w:t>
            </w:r>
          </w:p>
        </w:tc>
        <w:tc>
          <w:tcPr>
            <w:tcW w:w="0" w:type="auto"/>
          </w:tcPr>
          <w:p w14:paraId="261D5B64" w14:textId="77777777" w:rsidR="004678A9" w:rsidRPr="002C4C8E" w:rsidRDefault="004678A9" w:rsidP="00126502">
            <w:pPr>
              <w:pStyle w:val="TAL"/>
              <w:rPr>
                <w:sz w:val="16"/>
              </w:rPr>
            </w:pPr>
            <w:r>
              <w:rPr>
                <w:sz w:val="16"/>
              </w:rPr>
              <w:t>withdrawn</w:t>
            </w:r>
          </w:p>
        </w:tc>
        <w:tc>
          <w:tcPr>
            <w:tcW w:w="0" w:type="auto"/>
          </w:tcPr>
          <w:p w14:paraId="4F47C399" w14:textId="77777777" w:rsidR="004678A9" w:rsidRPr="002C4C8E" w:rsidRDefault="004678A9" w:rsidP="00126502">
            <w:pPr>
              <w:pStyle w:val="TAL"/>
              <w:rPr>
                <w:sz w:val="16"/>
              </w:rPr>
            </w:pPr>
            <w:r>
              <w:rPr>
                <w:sz w:val="16"/>
              </w:rPr>
              <w:t>S4-AHI866</w:t>
            </w:r>
          </w:p>
        </w:tc>
        <w:tc>
          <w:tcPr>
            <w:tcW w:w="0" w:type="auto"/>
          </w:tcPr>
          <w:p w14:paraId="0F27AE3C" w14:textId="77777777" w:rsidR="004678A9" w:rsidRPr="002C4C8E" w:rsidRDefault="004678A9" w:rsidP="00126502">
            <w:pPr>
              <w:pStyle w:val="TAL"/>
              <w:rPr>
                <w:sz w:val="16"/>
              </w:rPr>
            </w:pPr>
            <w:r>
              <w:rPr>
                <w:sz w:val="16"/>
              </w:rPr>
              <w:t>-</w:t>
            </w:r>
          </w:p>
        </w:tc>
      </w:tr>
      <w:tr w:rsidR="004678A9" w14:paraId="1EF814F1" w14:textId="77777777" w:rsidTr="00126502">
        <w:tc>
          <w:tcPr>
            <w:tcW w:w="0" w:type="auto"/>
          </w:tcPr>
          <w:p w14:paraId="2E82F29A" w14:textId="77777777" w:rsidR="004678A9" w:rsidRPr="002C4C8E" w:rsidRDefault="004678A9" w:rsidP="00126502">
            <w:pPr>
              <w:pStyle w:val="TAL"/>
              <w:rPr>
                <w:sz w:val="16"/>
              </w:rPr>
            </w:pPr>
            <w:r>
              <w:rPr>
                <w:sz w:val="16"/>
              </w:rPr>
              <w:t>S4-AHI908</w:t>
            </w:r>
          </w:p>
        </w:tc>
        <w:tc>
          <w:tcPr>
            <w:tcW w:w="0" w:type="auto"/>
          </w:tcPr>
          <w:p w14:paraId="70A1CE7E" w14:textId="77777777" w:rsidR="004678A9" w:rsidRPr="002C4C8E" w:rsidRDefault="004678A9" w:rsidP="00126502">
            <w:pPr>
              <w:pStyle w:val="TAL"/>
              <w:rPr>
                <w:sz w:val="16"/>
              </w:rPr>
            </w:pPr>
            <w:r>
              <w:rPr>
                <w:sz w:val="16"/>
              </w:rPr>
              <w:t>Updates to Stage 2 on Session Establishment and QoS</w:t>
            </w:r>
          </w:p>
        </w:tc>
        <w:tc>
          <w:tcPr>
            <w:tcW w:w="0" w:type="auto"/>
          </w:tcPr>
          <w:p w14:paraId="0A7BAA1E" w14:textId="77777777" w:rsidR="004678A9" w:rsidRPr="002C4C8E" w:rsidRDefault="004678A9" w:rsidP="00126502">
            <w:pPr>
              <w:pStyle w:val="TAL"/>
              <w:rPr>
                <w:sz w:val="16"/>
              </w:rPr>
            </w:pPr>
            <w:r>
              <w:rPr>
                <w:sz w:val="16"/>
              </w:rPr>
              <w:t>Qualcomm Incorporated</w:t>
            </w:r>
          </w:p>
        </w:tc>
        <w:tc>
          <w:tcPr>
            <w:tcW w:w="0" w:type="auto"/>
          </w:tcPr>
          <w:p w14:paraId="4539FB91" w14:textId="77777777" w:rsidR="004678A9" w:rsidRPr="002C4C8E" w:rsidRDefault="004678A9" w:rsidP="00126502">
            <w:pPr>
              <w:pStyle w:val="TAL"/>
              <w:rPr>
                <w:sz w:val="16"/>
              </w:rPr>
            </w:pPr>
            <w:r>
              <w:rPr>
                <w:sz w:val="16"/>
              </w:rPr>
              <w:t>agreed</w:t>
            </w:r>
          </w:p>
        </w:tc>
        <w:tc>
          <w:tcPr>
            <w:tcW w:w="0" w:type="auto"/>
          </w:tcPr>
          <w:p w14:paraId="5C74CC21" w14:textId="77777777" w:rsidR="004678A9" w:rsidRPr="002C4C8E" w:rsidRDefault="004678A9" w:rsidP="00126502">
            <w:pPr>
              <w:pStyle w:val="TAL"/>
              <w:rPr>
                <w:sz w:val="16"/>
              </w:rPr>
            </w:pPr>
            <w:r>
              <w:rPr>
                <w:sz w:val="16"/>
              </w:rPr>
              <w:t>S4-AHI877</w:t>
            </w:r>
          </w:p>
        </w:tc>
        <w:tc>
          <w:tcPr>
            <w:tcW w:w="0" w:type="auto"/>
          </w:tcPr>
          <w:p w14:paraId="07C801C2" w14:textId="77777777" w:rsidR="004678A9" w:rsidRPr="002C4C8E" w:rsidRDefault="004678A9" w:rsidP="00126502">
            <w:pPr>
              <w:pStyle w:val="TAL"/>
              <w:rPr>
                <w:sz w:val="16"/>
              </w:rPr>
            </w:pPr>
            <w:r>
              <w:rPr>
                <w:sz w:val="16"/>
              </w:rPr>
              <w:t>-</w:t>
            </w:r>
          </w:p>
        </w:tc>
      </w:tr>
      <w:tr w:rsidR="004678A9" w14:paraId="30A106CD" w14:textId="77777777" w:rsidTr="00126502">
        <w:tc>
          <w:tcPr>
            <w:tcW w:w="0" w:type="auto"/>
          </w:tcPr>
          <w:p w14:paraId="2E48347F" w14:textId="77777777" w:rsidR="004678A9" w:rsidRPr="002C4C8E" w:rsidRDefault="004678A9" w:rsidP="00126502">
            <w:pPr>
              <w:pStyle w:val="TAL"/>
              <w:rPr>
                <w:sz w:val="16"/>
              </w:rPr>
            </w:pPr>
            <w:r>
              <w:rPr>
                <w:sz w:val="16"/>
              </w:rPr>
              <w:t>S4-AHI909</w:t>
            </w:r>
          </w:p>
        </w:tc>
        <w:tc>
          <w:tcPr>
            <w:tcW w:w="0" w:type="auto"/>
          </w:tcPr>
          <w:p w14:paraId="2312C8E6" w14:textId="77777777" w:rsidR="004678A9" w:rsidRPr="002C4C8E" w:rsidRDefault="004678A9" w:rsidP="00126502">
            <w:pPr>
              <w:pStyle w:val="TAL"/>
              <w:rPr>
                <w:sz w:val="16"/>
              </w:rPr>
            </w:pPr>
            <w:r>
              <w:rPr>
                <w:sz w:val="16"/>
              </w:rPr>
              <w:t>Network Assistance combined Draft CRs</w:t>
            </w:r>
          </w:p>
        </w:tc>
        <w:tc>
          <w:tcPr>
            <w:tcW w:w="0" w:type="auto"/>
          </w:tcPr>
          <w:p w14:paraId="22B1F473" w14:textId="77777777" w:rsidR="004678A9" w:rsidRPr="002C4C8E" w:rsidRDefault="004678A9" w:rsidP="00126502">
            <w:pPr>
              <w:pStyle w:val="TAL"/>
              <w:rPr>
                <w:sz w:val="16"/>
              </w:rPr>
            </w:pPr>
            <w:r>
              <w:rPr>
                <w:sz w:val="16"/>
              </w:rPr>
              <w:t>Sony Europe B.V., Qualcomm Incorporated</w:t>
            </w:r>
          </w:p>
        </w:tc>
        <w:tc>
          <w:tcPr>
            <w:tcW w:w="0" w:type="auto"/>
          </w:tcPr>
          <w:p w14:paraId="1FFBB1E7" w14:textId="77777777" w:rsidR="004678A9" w:rsidRPr="002C4C8E" w:rsidRDefault="004678A9" w:rsidP="00126502">
            <w:pPr>
              <w:pStyle w:val="TAL"/>
              <w:rPr>
                <w:sz w:val="16"/>
              </w:rPr>
            </w:pPr>
            <w:r>
              <w:rPr>
                <w:sz w:val="16"/>
              </w:rPr>
              <w:t>postponed</w:t>
            </w:r>
          </w:p>
        </w:tc>
        <w:tc>
          <w:tcPr>
            <w:tcW w:w="0" w:type="auto"/>
          </w:tcPr>
          <w:p w14:paraId="15E4A165" w14:textId="77777777" w:rsidR="004678A9" w:rsidRPr="002C4C8E" w:rsidRDefault="004678A9" w:rsidP="00126502">
            <w:pPr>
              <w:pStyle w:val="TAL"/>
              <w:rPr>
                <w:sz w:val="16"/>
              </w:rPr>
            </w:pPr>
            <w:r>
              <w:rPr>
                <w:sz w:val="16"/>
              </w:rPr>
              <w:t>-</w:t>
            </w:r>
          </w:p>
        </w:tc>
        <w:tc>
          <w:tcPr>
            <w:tcW w:w="0" w:type="auto"/>
          </w:tcPr>
          <w:p w14:paraId="7F105530" w14:textId="77777777" w:rsidR="004678A9" w:rsidRPr="002C4C8E" w:rsidRDefault="004678A9" w:rsidP="00126502">
            <w:pPr>
              <w:pStyle w:val="TAL"/>
              <w:rPr>
                <w:sz w:val="16"/>
              </w:rPr>
            </w:pPr>
            <w:r>
              <w:rPr>
                <w:sz w:val="16"/>
              </w:rPr>
              <w:t>-</w:t>
            </w:r>
          </w:p>
        </w:tc>
      </w:tr>
      <w:tr w:rsidR="004678A9" w14:paraId="4C9BA75E" w14:textId="77777777" w:rsidTr="00126502">
        <w:tc>
          <w:tcPr>
            <w:tcW w:w="0" w:type="auto"/>
          </w:tcPr>
          <w:p w14:paraId="2C8EC3C3" w14:textId="77777777" w:rsidR="004678A9" w:rsidRPr="002C4C8E" w:rsidRDefault="004678A9" w:rsidP="00126502">
            <w:pPr>
              <w:pStyle w:val="TAL"/>
              <w:rPr>
                <w:sz w:val="16"/>
              </w:rPr>
            </w:pPr>
            <w:r>
              <w:rPr>
                <w:sz w:val="16"/>
              </w:rPr>
              <w:t>S4-AHI910</w:t>
            </w:r>
          </w:p>
        </w:tc>
        <w:tc>
          <w:tcPr>
            <w:tcW w:w="0" w:type="auto"/>
          </w:tcPr>
          <w:p w14:paraId="7BF8C8C8" w14:textId="77777777" w:rsidR="004678A9" w:rsidRPr="002C4C8E" w:rsidRDefault="004678A9" w:rsidP="00126502">
            <w:pPr>
              <w:pStyle w:val="TAL"/>
              <w:rPr>
                <w:sz w:val="16"/>
              </w:rPr>
            </w:pPr>
            <w:r>
              <w:rPr>
                <w:sz w:val="16"/>
              </w:rPr>
              <w:t>UE uplink functions</w:t>
            </w:r>
          </w:p>
        </w:tc>
        <w:tc>
          <w:tcPr>
            <w:tcW w:w="0" w:type="auto"/>
          </w:tcPr>
          <w:p w14:paraId="123BA2A9" w14:textId="77777777" w:rsidR="004678A9" w:rsidRPr="002C4C8E" w:rsidRDefault="004678A9" w:rsidP="00126502">
            <w:pPr>
              <w:pStyle w:val="TAL"/>
              <w:rPr>
                <w:sz w:val="16"/>
              </w:rPr>
            </w:pPr>
            <w:r>
              <w:rPr>
                <w:sz w:val="16"/>
              </w:rPr>
              <w:t>Sony Europe B.V.</w:t>
            </w:r>
          </w:p>
        </w:tc>
        <w:tc>
          <w:tcPr>
            <w:tcW w:w="0" w:type="auto"/>
          </w:tcPr>
          <w:p w14:paraId="14DBE691" w14:textId="77777777" w:rsidR="004678A9" w:rsidRPr="002C4C8E" w:rsidRDefault="004678A9" w:rsidP="00126502">
            <w:pPr>
              <w:pStyle w:val="TAL"/>
              <w:rPr>
                <w:sz w:val="16"/>
              </w:rPr>
            </w:pPr>
            <w:r>
              <w:rPr>
                <w:sz w:val="16"/>
              </w:rPr>
              <w:t>postponed</w:t>
            </w:r>
          </w:p>
        </w:tc>
        <w:tc>
          <w:tcPr>
            <w:tcW w:w="0" w:type="auto"/>
          </w:tcPr>
          <w:p w14:paraId="532912DB" w14:textId="77777777" w:rsidR="004678A9" w:rsidRPr="002C4C8E" w:rsidRDefault="004678A9" w:rsidP="00126502">
            <w:pPr>
              <w:pStyle w:val="TAL"/>
              <w:rPr>
                <w:sz w:val="16"/>
              </w:rPr>
            </w:pPr>
            <w:r>
              <w:rPr>
                <w:sz w:val="16"/>
              </w:rPr>
              <w:t>S4-AHI862</w:t>
            </w:r>
          </w:p>
        </w:tc>
        <w:tc>
          <w:tcPr>
            <w:tcW w:w="0" w:type="auto"/>
          </w:tcPr>
          <w:p w14:paraId="69C52EA7" w14:textId="77777777" w:rsidR="004678A9" w:rsidRPr="002C4C8E" w:rsidRDefault="004678A9" w:rsidP="00126502">
            <w:pPr>
              <w:pStyle w:val="TAL"/>
              <w:rPr>
                <w:sz w:val="16"/>
              </w:rPr>
            </w:pPr>
            <w:r>
              <w:rPr>
                <w:sz w:val="16"/>
              </w:rPr>
              <w:t>-</w:t>
            </w:r>
          </w:p>
        </w:tc>
      </w:tr>
      <w:tr w:rsidR="004678A9" w14:paraId="31EC9FEB" w14:textId="77777777" w:rsidTr="00126502">
        <w:tc>
          <w:tcPr>
            <w:tcW w:w="0" w:type="auto"/>
          </w:tcPr>
          <w:p w14:paraId="0A708DCE" w14:textId="77777777" w:rsidR="004678A9" w:rsidRPr="002C4C8E" w:rsidRDefault="004678A9" w:rsidP="00126502">
            <w:pPr>
              <w:pStyle w:val="TAL"/>
              <w:rPr>
                <w:sz w:val="16"/>
              </w:rPr>
            </w:pPr>
            <w:r>
              <w:rPr>
                <w:sz w:val="16"/>
              </w:rPr>
              <w:t>S4-AHI911</w:t>
            </w:r>
          </w:p>
        </w:tc>
        <w:tc>
          <w:tcPr>
            <w:tcW w:w="0" w:type="auto"/>
          </w:tcPr>
          <w:p w14:paraId="1AFCC459" w14:textId="77777777" w:rsidR="004678A9" w:rsidRPr="002C4C8E" w:rsidRDefault="004678A9" w:rsidP="00126502">
            <w:pPr>
              <w:pStyle w:val="TAL"/>
              <w:rPr>
                <w:sz w:val="16"/>
              </w:rPr>
            </w:pPr>
            <w:r>
              <w:rPr>
                <w:sz w:val="16"/>
              </w:rPr>
              <w:t>Draft CR 26.501-0003 Correction to architecture and procedures (Release 16)</w:t>
            </w:r>
          </w:p>
        </w:tc>
        <w:tc>
          <w:tcPr>
            <w:tcW w:w="0" w:type="auto"/>
          </w:tcPr>
          <w:p w14:paraId="6E0539C2" w14:textId="77777777" w:rsidR="004678A9" w:rsidRPr="002C4C8E" w:rsidRDefault="004678A9" w:rsidP="00126502">
            <w:pPr>
              <w:pStyle w:val="TAL"/>
              <w:rPr>
                <w:sz w:val="16"/>
              </w:rPr>
            </w:pPr>
            <w:r>
              <w:rPr>
                <w:sz w:val="16"/>
              </w:rPr>
              <w:t xml:space="preserve">Ericsson LM, </w:t>
            </w:r>
            <w:proofErr w:type="spellStart"/>
            <w:r>
              <w:rPr>
                <w:sz w:val="16"/>
              </w:rPr>
              <w:t>Enensys</w:t>
            </w:r>
            <w:proofErr w:type="spellEnd"/>
            <w:r>
              <w:rPr>
                <w:sz w:val="16"/>
              </w:rPr>
              <w:t>, Qualcomm Incorporated, Sony Europe B.V., KPN N.V.</w:t>
            </w:r>
          </w:p>
        </w:tc>
        <w:tc>
          <w:tcPr>
            <w:tcW w:w="0" w:type="auto"/>
          </w:tcPr>
          <w:p w14:paraId="5985C6DA" w14:textId="77777777" w:rsidR="004678A9" w:rsidRPr="002C4C8E" w:rsidRDefault="004678A9" w:rsidP="00126502">
            <w:pPr>
              <w:pStyle w:val="TAL"/>
              <w:rPr>
                <w:sz w:val="16"/>
              </w:rPr>
            </w:pPr>
            <w:r>
              <w:rPr>
                <w:sz w:val="16"/>
              </w:rPr>
              <w:t>agreed</w:t>
            </w:r>
          </w:p>
        </w:tc>
        <w:tc>
          <w:tcPr>
            <w:tcW w:w="0" w:type="auto"/>
          </w:tcPr>
          <w:p w14:paraId="7C2A914D" w14:textId="77777777" w:rsidR="004678A9" w:rsidRPr="002C4C8E" w:rsidRDefault="004678A9" w:rsidP="00126502">
            <w:pPr>
              <w:pStyle w:val="TAL"/>
              <w:rPr>
                <w:sz w:val="16"/>
              </w:rPr>
            </w:pPr>
            <w:r>
              <w:rPr>
                <w:sz w:val="16"/>
              </w:rPr>
              <w:t>-</w:t>
            </w:r>
          </w:p>
        </w:tc>
        <w:tc>
          <w:tcPr>
            <w:tcW w:w="0" w:type="auto"/>
          </w:tcPr>
          <w:p w14:paraId="08153DB3" w14:textId="77777777" w:rsidR="004678A9" w:rsidRPr="002C4C8E" w:rsidRDefault="004678A9" w:rsidP="00126502">
            <w:pPr>
              <w:pStyle w:val="TAL"/>
              <w:rPr>
                <w:sz w:val="16"/>
              </w:rPr>
            </w:pPr>
            <w:r>
              <w:rPr>
                <w:sz w:val="16"/>
              </w:rPr>
              <w:t>-</w:t>
            </w:r>
          </w:p>
        </w:tc>
      </w:tr>
    </w:tbl>
    <w:p w14:paraId="5DBFD46F" w14:textId="77777777" w:rsidR="004678A9" w:rsidRDefault="004678A9" w:rsidP="00126502"/>
    <w:p w14:paraId="23458CE7" w14:textId="77777777" w:rsidR="004678A9" w:rsidRDefault="004678A9" w:rsidP="00126502">
      <w:pPr>
        <w:pStyle w:val="Heading2"/>
      </w:pPr>
      <w:bookmarkStart w:id="13" w:name="_Toc24651567"/>
      <w:r>
        <w:t>Annex B: List of change requests</w:t>
      </w:r>
      <w:bookmarkEnd w:id="13"/>
    </w:p>
    <w:p w14:paraId="3E3B46F2" w14:textId="77777777" w:rsidR="004678A9" w:rsidRDefault="004678A9" w:rsidP="00126502">
      <w:r>
        <w:t>None.</w:t>
      </w:r>
    </w:p>
    <w:p w14:paraId="031D8144" w14:textId="77777777" w:rsidR="004678A9" w:rsidRDefault="004678A9" w:rsidP="00126502">
      <w:pPr>
        <w:pStyle w:val="Heading2"/>
      </w:pPr>
      <w:bookmarkStart w:id="14" w:name="_Toc24651568"/>
      <w:r>
        <w:t>Annex C: Lists of liaisons</w:t>
      </w:r>
      <w:bookmarkEnd w:id="14"/>
    </w:p>
    <w:p w14:paraId="1DF4CEE5" w14:textId="77777777" w:rsidR="004678A9" w:rsidRDefault="004678A9" w:rsidP="00126502">
      <w:pPr>
        <w:pStyle w:val="Heading3"/>
      </w:pPr>
      <w:bookmarkStart w:id="15" w:name="_Toc24651569"/>
      <w:r>
        <w:t>C1: Incoming liaison statements</w:t>
      </w:r>
      <w:bookmarkEnd w:id="15"/>
    </w:p>
    <w:p w14:paraId="53B1DBB8" w14:textId="77777777" w:rsidR="004678A9" w:rsidRDefault="004678A9" w:rsidP="00126502">
      <w:r>
        <w:t>None.</w:t>
      </w:r>
    </w:p>
    <w:p w14:paraId="6946F8FC" w14:textId="77777777" w:rsidR="004678A9" w:rsidRDefault="004678A9" w:rsidP="00126502">
      <w:pPr>
        <w:pStyle w:val="Heading3"/>
      </w:pPr>
      <w:bookmarkStart w:id="16" w:name="_Toc24651570"/>
      <w:r>
        <w:t>C2: Outgoing liaison statements</w:t>
      </w:r>
      <w:bookmarkEnd w:id="16"/>
    </w:p>
    <w:p w14:paraId="62CABEE6" w14:textId="77777777" w:rsidR="004678A9" w:rsidRDefault="004678A9" w:rsidP="00126502">
      <w:r>
        <w:t>None.</w:t>
      </w:r>
    </w:p>
    <w:p w14:paraId="170A7837" w14:textId="77777777" w:rsidR="004678A9" w:rsidRDefault="004678A9" w:rsidP="00126502">
      <w:pPr>
        <w:pStyle w:val="Heading2"/>
      </w:pPr>
      <w:bookmarkStart w:id="17" w:name="_Toc24651571"/>
      <w:r>
        <w:t>Annex D: List of agreed/approved new and revised Work Items</w:t>
      </w:r>
      <w:bookmarkEnd w:id="17"/>
    </w:p>
    <w:p w14:paraId="07B296B9" w14:textId="77777777" w:rsidR="004678A9" w:rsidRDefault="004678A9" w:rsidP="00126502">
      <w:r>
        <w:t>None.</w:t>
      </w:r>
    </w:p>
    <w:p w14:paraId="694CE848" w14:textId="77777777" w:rsidR="004678A9" w:rsidRDefault="004678A9" w:rsidP="007D6279">
      <w:pPr>
        <w:pStyle w:val="Heading2"/>
      </w:pPr>
      <w:bookmarkStart w:id="18" w:name="_Toc24651572"/>
      <w:r>
        <w:t>Annex E: List of draft Technical Specifications and Reports</w:t>
      </w:r>
      <w:bookmarkEnd w:id="18"/>
    </w:p>
    <w:tbl>
      <w:tblPr>
        <w:tblStyle w:val="TableGrid"/>
        <w:tblW w:w="0" w:type="auto"/>
        <w:tblLook w:val="04A0" w:firstRow="1" w:lastRow="0" w:firstColumn="1" w:lastColumn="0" w:noHBand="0" w:noVBand="1"/>
      </w:tblPr>
      <w:tblGrid>
        <w:gridCol w:w="1097"/>
        <w:gridCol w:w="706"/>
        <w:gridCol w:w="587"/>
        <w:gridCol w:w="7239"/>
      </w:tblGrid>
      <w:tr w:rsidR="004678A9" w14:paraId="3B136003" w14:textId="77777777" w:rsidTr="00126502">
        <w:tc>
          <w:tcPr>
            <w:tcW w:w="0" w:type="auto"/>
          </w:tcPr>
          <w:p w14:paraId="46781162" w14:textId="77777777" w:rsidR="004678A9" w:rsidRDefault="004678A9" w:rsidP="00126502">
            <w:pPr>
              <w:pStyle w:val="TAH"/>
            </w:pPr>
            <w:r>
              <w:t>Document</w:t>
            </w:r>
          </w:p>
        </w:tc>
        <w:tc>
          <w:tcPr>
            <w:tcW w:w="0" w:type="auto"/>
          </w:tcPr>
          <w:p w14:paraId="073FC6C7" w14:textId="77777777" w:rsidR="004678A9" w:rsidRDefault="004678A9" w:rsidP="00126502">
            <w:pPr>
              <w:pStyle w:val="TAH"/>
            </w:pPr>
            <w:r>
              <w:t>Spec</w:t>
            </w:r>
          </w:p>
        </w:tc>
        <w:tc>
          <w:tcPr>
            <w:tcW w:w="0" w:type="auto"/>
          </w:tcPr>
          <w:p w14:paraId="34B98288" w14:textId="77777777" w:rsidR="004678A9" w:rsidRDefault="004678A9" w:rsidP="00126502">
            <w:pPr>
              <w:pStyle w:val="TAH"/>
            </w:pPr>
            <w:proofErr w:type="spellStart"/>
            <w:r>
              <w:t>vers</w:t>
            </w:r>
            <w:proofErr w:type="spellEnd"/>
          </w:p>
        </w:tc>
        <w:tc>
          <w:tcPr>
            <w:tcW w:w="0" w:type="auto"/>
          </w:tcPr>
          <w:p w14:paraId="4BD164C3" w14:textId="77777777" w:rsidR="004678A9" w:rsidRDefault="004678A9" w:rsidP="00126502">
            <w:pPr>
              <w:pStyle w:val="TAH"/>
            </w:pPr>
            <w:r>
              <w:t>Doc title</w:t>
            </w:r>
          </w:p>
        </w:tc>
      </w:tr>
      <w:tr w:rsidR="004678A9" w14:paraId="1A70896C" w14:textId="77777777" w:rsidTr="00126502">
        <w:tc>
          <w:tcPr>
            <w:tcW w:w="0" w:type="auto"/>
          </w:tcPr>
          <w:p w14:paraId="71571E64" w14:textId="77777777" w:rsidR="004678A9" w:rsidRPr="002C4C8E" w:rsidRDefault="004678A9" w:rsidP="00126502">
            <w:pPr>
              <w:pStyle w:val="TAR"/>
              <w:rPr>
                <w:sz w:val="16"/>
              </w:rPr>
            </w:pPr>
            <w:r>
              <w:rPr>
                <w:sz w:val="16"/>
              </w:rPr>
              <w:t>S4-AHI900</w:t>
            </w:r>
          </w:p>
        </w:tc>
        <w:tc>
          <w:tcPr>
            <w:tcW w:w="0" w:type="auto"/>
          </w:tcPr>
          <w:p w14:paraId="3635D139" w14:textId="77777777" w:rsidR="004678A9" w:rsidRPr="002C4C8E" w:rsidRDefault="004678A9" w:rsidP="00126502">
            <w:pPr>
              <w:pStyle w:val="TAL"/>
              <w:rPr>
                <w:sz w:val="16"/>
              </w:rPr>
            </w:pPr>
            <w:r>
              <w:rPr>
                <w:sz w:val="16"/>
              </w:rPr>
              <w:t>26.117</w:t>
            </w:r>
          </w:p>
        </w:tc>
        <w:tc>
          <w:tcPr>
            <w:tcW w:w="0" w:type="auto"/>
          </w:tcPr>
          <w:p w14:paraId="49A84AF4" w14:textId="77777777" w:rsidR="004678A9" w:rsidRPr="002C4C8E" w:rsidRDefault="004678A9" w:rsidP="00126502">
            <w:pPr>
              <w:pStyle w:val="TAL"/>
              <w:rPr>
                <w:sz w:val="16"/>
              </w:rPr>
            </w:pPr>
            <w:r>
              <w:rPr>
                <w:sz w:val="16"/>
              </w:rPr>
              <w:t>0.6.0</w:t>
            </w:r>
          </w:p>
        </w:tc>
        <w:tc>
          <w:tcPr>
            <w:tcW w:w="0" w:type="auto"/>
          </w:tcPr>
          <w:p w14:paraId="585044E9" w14:textId="77777777" w:rsidR="004678A9" w:rsidRPr="002C4C8E" w:rsidRDefault="004678A9" w:rsidP="00126502">
            <w:pPr>
              <w:pStyle w:val="TAL"/>
              <w:rPr>
                <w:sz w:val="16"/>
              </w:rPr>
            </w:pPr>
            <w:r>
              <w:rPr>
                <w:sz w:val="16"/>
              </w:rPr>
              <w:t>Draft of S4-191315: Draft TS 26.117 5G Media Streaming (5GMS); Speech and audio profiles (Release 16), v0.6.0</w:t>
            </w:r>
          </w:p>
        </w:tc>
      </w:tr>
      <w:tr w:rsidR="004678A9" w14:paraId="3A85A0A8" w14:textId="77777777" w:rsidTr="00126502">
        <w:tc>
          <w:tcPr>
            <w:tcW w:w="0" w:type="auto"/>
          </w:tcPr>
          <w:p w14:paraId="6A54A17D" w14:textId="77777777" w:rsidR="004678A9" w:rsidRPr="002C4C8E" w:rsidRDefault="004678A9" w:rsidP="00126502">
            <w:pPr>
              <w:pStyle w:val="TAR"/>
              <w:rPr>
                <w:sz w:val="16"/>
              </w:rPr>
            </w:pPr>
            <w:r>
              <w:rPr>
                <w:sz w:val="16"/>
              </w:rPr>
              <w:t>S4-AHI902</w:t>
            </w:r>
          </w:p>
        </w:tc>
        <w:tc>
          <w:tcPr>
            <w:tcW w:w="0" w:type="auto"/>
          </w:tcPr>
          <w:p w14:paraId="4BC42D86" w14:textId="77777777" w:rsidR="004678A9" w:rsidRPr="002C4C8E" w:rsidRDefault="004678A9" w:rsidP="00126502">
            <w:pPr>
              <w:pStyle w:val="TAL"/>
              <w:rPr>
                <w:sz w:val="16"/>
              </w:rPr>
            </w:pPr>
            <w:r>
              <w:rPr>
                <w:sz w:val="16"/>
              </w:rPr>
              <w:t>26.511</w:t>
            </w:r>
          </w:p>
        </w:tc>
        <w:tc>
          <w:tcPr>
            <w:tcW w:w="0" w:type="auto"/>
          </w:tcPr>
          <w:p w14:paraId="401343D9" w14:textId="77777777" w:rsidR="004678A9" w:rsidRPr="002C4C8E" w:rsidRDefault="004678A9" w:rsidP="00126502">
            <w:pPr>
              <w:pStyle w:val="TAL"/>
              <w:rPr>
                <w:sz w:val="16"/>
              </w:rPr>
            </w:pPr>
            <w:r>
              <w:rPr>
                <w:sz w:val="16"/>
              </w:rPr>
              <w:t>0.1.0</w:t>
            </w:r>
          </w:p>
        </w:tc>
        <w:tc>
          <w:tcPr>
            <w:tcW w:w="0" w:type="auto"/>
          </w:tcPr>
          <w:p w14:paraId="3E1EB153" w14:textId="77777777" w:rsidR="004678A9" w:rsidRPr="002C4C8E" w:rsidRDefault="004678A9" w:rsidP="00126502">
            <w:pPr>
              <w:pStyle w:val="TAL"/>
              <w:rPr>
                <w:sz w:val="16"/>
              </w:rPr>
            </w:pPr>
            <w:r>
              <w:rPr>
                <w:sz w:val="16"/>
              </w:rPr>
              <w:t>Draft TS 26.511 v. 0.2.0</w:t>
            </w:r>
          </w:p>
        </w:tc>
      </w:tr>
      <w:tr w:rsidR="004678A9" w14:paraId="4016FD16" w14:textId="77777777" w:rsidTr="00126502">
        <w:tc>
          <w:tcPr>
            <w:tcW w:w="0" w:type="auto"/>
          </w:tcPr>
          <w:p w14:paraId="33712F43" w14:textId="77777777" w:rsidR="004678A9" w:rsidRPr="002C4C8E" w:rsidRDefault="004678A9" w:rsidP="00126502">
            <w:pPr>
              <w:pStyle w:val="TAR"/>
              <w:rPr>
                <w:sz w:val="16"/>
              </w:rPr>
            </w:pPr>
            <w:r>
              <w:rPr>
                <w:sz w:val="16"/>
              </w:rPr>
              <w:t>S4-AHI903</w:t>
            </w:r>
          </w:p>
        </w:tc>
        <w:tc>
          <w:tcPr>
            <w:tcW w:w="0" w:type="auto"/>
          </w:tcPr>
          <w:p w14:paraId="182EFC34" w14:textId="77777777" w:rsidR="004678A9" w:rsidRPr="002C4C8E" w:rsidRDefault="004678A9" w:rsidP="00126502">
            <w:pPr>
              <w:pStyle w:val="TAL"/>
              <w:rPr>
                <w:sz w:val="16"/>
              </w:rPr>
            </w:pPr>
            <w:r>
              <w:rPr>
                <w:sz w:val="16"/>
              </w:rPr>
              <w:t>26.117</w:t>
            </w:r>
          </w:p>
        </w:tc>
        <w:tc>
          <w:tcPr>
            <w:tcW w:w="0" w:type="auto"/>
          </w:tcPr>
          <w:p w14:paraId="5D8E08B7" w14:textId="77777777" w:rsidR="004678A9" w:rsidRPr="002C4C8E" w:rsidRDefault="004678A9" w:rsidP="00126502">
            <w:pPr>
              <w:pStyle w:val="TAL"/>
              <w:rPr>
                <w:sz w:val="16"/>
              </w:rPr>
            </w:pPr>
            <w:r>
              <w:rPr>
                <w:sz w:val="16"/>
              </w:rPr>
              <w:t>0.7.0</w:t>
            </w:r>
          </w:p>
        </w:tc>
        <w:tc>
          <w:tcPr>
            <w:tcW w:w="0" w:type="auto"/>
          </w:tcPr>
          <w:p w14:paraId="2CF14CAB" w14:textId="77777777" w:rsidR="004678A9" w:rsidRPr="002C4C8E" w:rsidRDefault="004678A9" w:rsidP="00126502">
            <w:pPr>
              <w:pStyle w:val="TAL"/>
              <w:rPr>
                <w:sz w:val="16"/>
              </w:rPr>
            </w:pPr>
            <w:r>
              <w:rPr>
                <w:sz w:val="16"/>
              </w:rPr>
              <w:t>Draft of S4-191315: Draft TS 26.117 5G Media Streaming (5GMS); Speech and audio profiles (Release 16), v0.7.0</w:t>
            </w:r>
          </w:p>
        </w:tc>
      </w:tr>
    </w:tbl>
    <w:p w14:paraId="4CF7FAFA" w14:textId="77777777" w:rsidR="004678A9" w:rsidRDefault="004678A9" w:rsidP="00126502">
      <w:pPr>
        <w:pStyle w:val="Heading2"/>
      </w:pPr>
      <w:bookmarkStart w:id="19" w:name="_Toc24651573"/>
      <w:r>
        <w:t>Annex F: List of action items</w:t>
      </w:r>
      <w:bookmarkEnd w:id="19"/>
    </w:p>
    <w:p w14:paraId="60641552" w14:textId="77777777" w:rsidR="004678A9" w:rsidRDefault="004678A9" w:rsidP="00126502">
      <w:r>
        <w:t>None.</w:t>
      </w:r>
    </w:p>
    <w:p w14:paraId="7A92D615" w14:textId="77777777" w:rsidR="004678A9" w:rsidRDefault="004678A9" w:rsidP="00126502">
      <w:pPr>
        <w:pStyle w:val="Heading2"/>
      </w:pPr>
      <w:r>
        <w:br w:type="page"/>
      </w:r>
      <w:bookmarkStart w:id="20" w:name="_Toc24651574"/>
      <w:r>
        <w:lastRenderedPageBreak/>
        <w:t>Annex G: List of decisions</w:t>
      </w:r>
      <w:bookmarkEnd w:id="20"/>
    </w:p>
    <w:p w14:paraId="6E2BE806" w14:textId="77777777" w:rsidR="004678A9" w:rsidRDefault="004678A9" w:rsidP="00126502">
      <w:pPr>
        <w:pStyle w:val="TH"/>
      </w:pPr>
    </w:p>
    <w:p w14:paraId="25712CE3" w14:textId="77777777" w:rsidR="00422E4E" w:rsidRPr="00422E4E" w:rsidRDefault="00422E4E" w:rsidP="00422E4E">
      <w:pPr>
        <w:rPr>
          <w:rFonts w:ascii="Arial" w:hAnsi="Arial" w:cs="Arial"/>
          <w:sz w:val="24"/>
          <w:szCs w:val="24"/>
        </w:rPr>
      </w:pPr>
      <w:r w:rsidRPr="00422E4E">
        <w:rPr>
          <w:rFonts w:ascii="Arial" w:hAnsi="Arial" w:cs="Arial"/>
          <w:b/>
          <w:color w:val="0000FF"/>
          <w:sz w:val="24"/>
          <w:szCs w:val="24"/>
        </w:rPr>
        <w:t>S4-191333</w:t>
      </w:r>
      <w:r w:rsidRPr="00422E4E">
        <w:rPr>
          <w:rFonts w:ascii="Arial" w:hAnsi="Arial" w:cs="Arial"/>
          <w:color w:val="FF0000"/>
          <w:sz w:val="24"/>
          <w:szCs w:val="24"/>
        </w:rPr>
        <w:t xml:space="preserve"> </w:t>
      </w:r>
      <w:r w:rsidRPr="00422E4E">
        <w:rPr>
          <w:rFonts w:ascii="Arial" w:hAnsi="Arial" w:cs="Arial"/>
          <w:b/>
          <w:color w:val="000000" w:themeColor="text1"/>
          <w:sz w:val="24"/>
          <w:szCs w:val="24"/>
        </w:rPr>
        <w:t>CR 26.501-0003 Correction to architecture and procedures (Release 16)</w:t>
      </w:r>
      <w:r>
        <w:rPr>
          <w:rFonts w:ascii="Arial" w:hAnsi="Arial" w:cs="Arial"/>
          <w:b/>
          <w:color w:val="000000" w:themeColor="text1"/>
          <w:sz w:val="24"/>
          <w:szCs w:val="24"/>
        </w:rPr>
        <w:t>;</w:t>
      </w:r>
      <w:r w:rsidRPr="00422E4E">
        <w:rPr>
          <w:rFonts w:ascii="Arial" w:hAnsi="Arial" w:cs="Arial"/>
          <w:b/>
          <w:color w:val="000000" w:themeColor="text1"/>
          <w:sz w:val="24"/>
          <w:szCs w:val="24"/>
        </w:rPr>
        <w:t xml:space="preserve"> from </w:t>
      </w:r>
      <w:r w:rsidRPr="00422E4E">
        <w:rPr>
          <w:rFonts w:ascii="Arial" w:hAnsi="Arial" w:cs="Arial"/>
          <w:sz w:val="24"/>
          <w:szCs w:val="24"/>
        </w:rPr>
        <w:t xml:space="preserve">Ericsson LM, </w:t>
      </w:r>
      <w:proofErr w:type="spellStart"/>
      <w:r w:rsidRPr="00422E4E">
        <w:rPr>
          <w:rFonts w:ascii="Arial" w:hAnsi="Arial" w:cs="Arial"/>
          <w:sz w:val="24"/>
          <w:szCs w:val="24"/>
        </w:rPr>
        <w:t>Enensys</w:t>
      </w:r>
      <w:proofErr w:type="spellEnd"/>
      <w:r w:rsidRPr="00422E4E">
        <w:rPr>
          <w:rFonts w:ascii="Arial" w:hAnsi="Arial" w:cs="Arial"/>
          <w:sz w:val="24"/>
          <w:szCs w:val="24"/>
        </w:rPr>
        <w:t>, Qualcomm Incorporated, Sony Europe B.V., KPN N.V.</w:t>
      </w:r>
      <w:r>
        <w:rPr>
          <w:rFonts w:ascii="Arial" w:hAnsi="Arial" w:cs="Arial"/>
          <w:sz w:val="24"/>
          <w:szCs w:val="24"/>
        </w:rPr>
        <w:t xml:space="preserve"> </w:t>
      </w:r>
      <w:r w:rsidRPr="00422E4E">
        <w:rPr>
          <w:rFonts w:ascii="Arial" w:hAnsi="Arial" w:cs="Arial"/>
          <w:sz w:val="24"/>
          <w:szCs w:val="24"/>
        </w:rPr>
        <w:t>15.11</w:t>
      </w:r>
      <w:r w:rsidRPr="00422E4E">
        <w:rPr>
          <w:rFonts w:ascii="Arial" w:hAnsi="Arial" w:cs="Arial"/>
          <w:color w:val="000000" w:themeColor="text1"/>
          <w:sz w:val="24"/>
          <w:szCs w:val="24"/>
        </w:rPr>
        <w:t xml:space="preserve"> is </w:t>
      </w:r>
      <w:r w:rsidRPr="00422E4E">
        <w:rPr>
          <w:rFonts w:ascii="Arial" w:hAnsi="Arial" w:cs="Arial"/>
          <w:b/>
          <w:color w:val="FF0000"/>
          <w:sz w:val="24"/>
          <w:szCs w:val="24"/>
        </w:rPr>
        <w:t>agreed</w:t>
      </w:r>
    </w:p>
    <w:p w14:paraId="01D3B9F0" w14:textId="77777777" w:rsidR="004678A9" w:rsidRDefault="004678A9" w:rsidP="00126502"/>
    <w:p w14:paraId="3290EBE1" w14:textId="77777777" w:rsidR="00422E4E" w:rsidRPr="00422E4E" w:rsidRDefault="00422E4E" w:rsidP="00422E4E">
      <w:pPr>
        <w:rPr>
          <w:rFonts w:ascii="Arial" w:hAnsi="Arial" w:cs="Arial"/>
          <w:sz w:val="24"/>
          <w:szCs w:val="24"/>
        </w:rPr>
      </w:pPr>
      <w:r w:rsidRPr="00422E4E">
        <w:rPr>
          <w:rFonts w:ascii="Arial" w:hAnsi="Arial" w:cs="Arial"/>
          <w:b/>
          <w:color w:val="0000FF"/>
          <w:sz w:val="24"/>
          <w:szCs w:val="24"/>
        </w:rPr>
        <w:t>S4-191334</w:t>
      </w:r>
      <w:r w:rsidRPr="00422E4E">
        <w:rPr>
          <w:rFonts w:ascii="Arial" w:hAnsi="Arial" w:cs="Arial"/>
          <w:sz w:val="24"/>
          <w:szCs w:val="24"/>
        </w:rPr>
        <w:t xml:space="preserve"> </w:t>
      </w:r>
      <w:r w:rsidRPr="00422E4E">
        <w:rPr>
          <w:rFonts w:ascii="Arial" w:hAnsi="Arial" w:cs="Arial"/>
          <w:b/>
          <w:sz w:val="24"/>
          <w:szCs w:val="24"/>
        </w:rPr>
        <w:t>Draft TS 26.117 v. 0.9.0</w:t>
      </w:r>
      <w:r>
        <w:rPr>
          <w:rFonts w:ascii="Arial" w:hAnsi="Arial" w:cs="Arial"/>
          <w:b/>
          <w:sz w:val="24"/>
          <w:szCs w:val="24"/>
        </w:rPr>
        <w:t>;</w:t>
      </w:r>
      <w:r w:rsidRPr="00422E4E">
        <w:rPr>
          <w:rFonts w:ascii="Arial" w:hAnsi="Arial" w:cs="Arial"/>
          <w:sz w:val="24"/>
          <w:szCs w:val="24"/>
        </w:rPr>
        <w:t xml:space="preserve"> from Editor (Qualcomm Incorporated)</w:t>
      </w:r>
      <w:r w:rsidRPr="00422E4E">
        <w:rPr>
          <w:rFonts w:ascii="Arial" w:hAnsi="Arial" w:cs="Arial"/>
          <w:sz w:val="24"/>
          <w:szCs w:val="24"/>
        </w:rPr>
        <w:tab/>
        <w:t xml:space="preserve">15.12 is </w:t>
      </w:r>
      <w:r w:rsidRPr="00422E4E">
        <w:rPr>
          <w:rFonts w:ascii="Arial" w:hAnsi="Arial" w:cs="Arial"/>
          <w:b/>
          <w:color w:val="FF0000"/>
          <w:sz w:val="24"/>
          <w:szCs w:val="24"/>
        </w:rPr>
        <w:t>agreed</w:t>
      </w:r>
      <w:r w:rsidRPr="00422E4E">
        <w:rPr>
          <w:rFonts w:ascii="Arial" w:hAnsi="Arial" w:cs="Arial"/>
          <w:color w:val="FF0000"/>
          <w:sz w:val="24"/>
          <w:szCs w:val="24"/>
        </w:rPr>
        <w:t xml:space="preserve"> </w:t>
      </w:r>
      <w:r w:rsidRPr="00422E4E">
        <w:rPr>
          <w:rFonts w:ascii="Arial" w:hAnsi="Arial" w:cs="Arial"/>
          <w:sz w:val="24"/>
          <w:szCs w:val="24"/>
        </w:rPr>
        <w:t>without presentation.</w:t>
      </w:r>
    </w:p>
    <w:p w14:paraId="7CB5D959" w14:textId="77777777" w:rsidR="004678A9" w:rsidRDefault="004678A9" w:rsidP="00126502"/>
    <w:p w14:paraId="67602E88" w14:textId="77777777" w:rsidR="00422E4E" w:rsidRPr="00C3188D" w:rsidRDefault="00422E4E" w:rsidP="00422E4E">
      <w:pPr>
        <w:rPr>
          <w:rFonts w:ascii="Arial" w:hAnsi="Arial" w:cs="Arial"/>
          <w:sz w:val="24"/>
          <w:szCs w:val="24"/>
        </w:rPr>
      </w:pPr>
      <w:r w:rsidRPr="00422E4E">
        <w:rPr>
          <w:rFonts w:ascii="Arial" w:hAnsi="Arial" w:cs="Arial"/>
          <w:b/>
          <w:color w:val="0000FF"/>
          <w:sz w:val="24"/>
        </w:rPr>
        <w:t>S4-191335</w:t>
      </w:r>
      <w:r w:rsidRPr="00422E4E">
        <w:rPr>
          <w:rFonts w:ascii="Arial" w:hAnsi="Arial" w:cs="Arial"/>
          <w:sz w:val="24"/>
          <w:szCs w:val="24"/>
        </w:rPr>
        <w:tab/>
      </w:r>
      <w:r w:rsidRPr="00422E4E">
        <w:rPr>
          <w:rFonts w:ascii="Arial" w:hAnsi="Arial" w:cs="Arial"/>
          <w:b/>
          <w:sz w:val="24"/>
          <w:szCs w:val="24"/>
        </w:rPr>
        <w:t xml:space="preserve">Draft TS 26.511 v. 0.9.0; </w:t>
      </w:r>
      <w:r w:rsidRPr="00422E4E">
        <w:rPr>
          <w:rFonts w:ascii="Arial" w:hAnsi="Arial" w:cs="Arial"/>
          <w:sz w:val="24"/>
          <w:szCs w:val="24"/>
        </w:rPr>
        <w:t>from Editor (Orange)</w:t>
      </w:r>
      <w:r w:rsidRPr="00422E4E">
        <w:rPr>
          <w:rFonts w:ascii="Arial" w:hAnsi="Arial" w:cs="Arial"/>
          <w:sz w:val="24"/>
          <w:szCs w:val="24"/>
        </w:rPr>
        <w:tab/>
        <w:t xml:space="preserve">15.12 </w:t>
      </w:r>
      <w:r w:rsidRPr="00422E4E">
        <w:rPr>
          <w:rFonts w:ascii="Arial" w:hAnsi="Arial" w:cs="Arial"/>
          <w:sz w:val="24"/>
          <w:szCs w:val="24"/>
          <w:lang w:val="en-US"/>
        </w:rPr>
        <w:t xml:space="preserve">is </w:t>
      </w:r>
      <w:r w:rsidRPr="00422E4E">
        <w:rPr>
          <w:rFonts w:ascii="Arial" w:hAnsi="Arial" w:cs="Arial"/>
          <w:b/>
          <w:color w:val="FF0000"/>
          <w:sz w:val="24"/>
          <w:szCs w:val="24"/>
          <w:lang w:val="en-US"/>
        </w:rPr>
        <w:t>agreed</w:t>
      </w:r>
      <w:r w:rsidRPr="00422E4E">
        <w:rPr>
          <w:rFonts w:ascii="Arial" w:hAnsi="Arial" w:cs="Arial"/>
          <w:color w:val="FF0000"/>
          <w:sz w:val="24"/>
          <w:szCs w:val="24"/>
          <w:lang w:val="en-US"/>
        </w:rPr>
        <w:t xml:space="preserve"> </w:t>
      </w:r>
      <w:r w:rsidRPr="00422E4E">
        <w:rPr>
          <w:rFonts w:ascii="Arial" w:hAnsi="Arial" w:cs="Arial"/>
          <w:sz w:val="24"/>
          <w:szCs w:val="24"/>
          <w:lang w:val="en-US"/>
        </w:rPr>
        <w:t>without presentation</w:t>
      </w:r>
    </w:p>
    <w:p w14:paraId="6FE5F357" w14:textId="77777777" w:rsidR="004678A9" w:rsidRDefault="004678A9" w:rsidP="00126502"/>
    <w:p w14:paraId="63B54BF0" w14:textId="77777777" w:rsidR="004678A9" w:rsidRDefault="004678A9" w:rsidP="00126502">
      <w:pPr>
        <w:pStyle w:val="Heading2"/>
      </w:pPr>
      <w:r>
        <w:br w:type="page"/>
      </w:r>
      <w:bookmarkStart w:id="21" w:name="_Toc24651575"/>
      <w:r>
        <w:lastRenderedPageBreak/>
        <w:t>Annex H: List of participants</w:t>
      </w:r>
      <w:bookmarkEnd w:id="21"/>
    </w:p>
    <w:p w14:paraId="3D2F0F6D" w14:textId="77777777" w:rsidR="004678A9" w:rsidRDefault="004678A9" w:rsidP="00126502">
      <w:pPr>
        <w:pStyle w:val="TH"/>
      </w:pPr>
    </w:p>
    <w:p w14:paraId="516FAF40" w14:textId="77777777" w:rsidR="004678A9" w:rsidRDefault="004678A9" w:rsidP="00126502">
      <w:r>
        <w:t>Frédéric Gabin (Ericsson)</w:t>
      </w:r>
    </w:p>
    <w:p w14:paraId="44A2FE3F" w14:textId="77777777" w:rsidR="004678A9" w:rsidRDefault="004678A9" w:rsidP="00126502">
      <w:r>
        <w:t>Lucia D'Acunto (KPN)</w:t>
      </w:r>
    </w:p>
    <w:p w14:paraId="3C00821E" w14:textId="77777777" w:rsidR="004678A9" w:rsidRDefault="004678A9" w:rsidP="00126502">
      <w:r>
        <w:t xml:space="preserve">Maurice </w:t>
      </w:r>
      <w:proofErr w:type="spellStart"/>
      <w:r>
        <w:t>Hiep</w:t>
      </w:r>
      <w:proofErr w:type="spellEnd"/>
      <w:r>
        <w:t xml:space="preserve"> (KPN)</w:t>
      </w:r>
    </w:p>
    <w:p w14:paraId="7A8C7A75" w14:textId="77777777" w:rsidR="004678A9" w:rsidRDefault="004678A9" w:rsidP="00126502">
      <w:r>
        <w:t>Paul Szucs (Sony)</w:t>
      </w:r>
    </w:p>
    <w:p w14:paraId="7A42D83B" w14:textId="77777777" w:rsidR="004678A9" w:rsidRDefault="004678A9" w:rsidP="00126502">
      <w:r>
        <w:t>Gilles Teniou (Orange)</w:t>
      </w:r>
    </w:p>
    <w:p w14:paraId="716E47D7" w14:textId="77777777" w:rsidR="004678A9" w:rsidRDefault="004678A9" w:rsidP="00126502">
      <w:r>
        <w:t>Jan-Willem Kleinrouweler (KPN)</w:t>
      </w:r>
    </w:p>
    <w:p w14:paraId="2EC6FF6A" w14:textId="77777777" w:rsidR="004678A9" w:rsidRDefault="004678A9" w:rsidP="00126502">
      <w:r>
        <w:t xml:space="preserve">Bram </w:t>
      </w:r>
      <w:proofErr w:type="spellStart"/>
      <w:r>
        <w:t>Tullemans</w:t>
      </w:r>
      <w:proofErr w:type="spellEnd"/>
      <w:r>
        <w:t xml:space="preserve"> (EBU)</w:t>
      </w:r>
    </w:p>
    <w:p w14:paraId="2341462C" w14:textId="77777777" w:rsidR="004678A9" w:rsidRDefault="004678A9" w:rsidP="00126502">
      <w:r>
        <w:t>Cédric Thienot (</w:t>
      </w:r>
      <w:proofErr w:type="spellStart"/>
      <w:r>
        <w:t>Enensys</w:t>
      </w:r>
      <w:proofErr w:type="spellEnd"/>
      <w:r>
        <w:t>)</w:t>
      </w:r>
    </w:p>
    <w:p w14:paraId="1A2DD676" w14:textId="77777777" w:rsidR="004678A9" w:rsidRDefault="004678A9" w:rsidP="00126502">
      <w:r>
        <w:t xml:space="preserve">Thorsten </w:t>
      </w:r>
      <w:proofErr w:type="spellStart"/>
      <w:r>
        <w:t>Lhomar</w:t>
      </w:r>
      <w:proofErr w:type="spellEnd"/>
      <w:r>
        <w:t xml:space="preserve"> (Ericsson)</w:t>
      </w:r>
    </w:p>
    <w:p w14:paraId="6B89237D" w14:textId="77777777" w:rsidR="004678A9" w:rsidRDefault="004678A9" w:rsidP="00126502">
      <w:proofErr w:type="spellStart"/>
      <w:r>
        <w:t>Rémi</w:t>
      </w:r>
      <w:proofErr w:type="spellEnd"/>
      <w:r>
        <w:t xml:space="preserve"> Houdaille (Interdigital)</w:t>
      </w:r>
    </w:p>
    <w:p w14:paraId="07235C36" w14:textId="77777777" w:rsidR="004678A9" w:rsidRDefault="004678A9" w:rsidP="00126502">
      <w:r>
        <w:t xml:space="preserve">Mary-Luc </w:t>
      </w:r>
      <w:proofErr w:type="spellStart"/>
      <w:r>
        <w:t>Champel</w:t>
      </w:r>
      <w:proofErr w:type="spellEnd"/>
      <w:r>
        <w:t xml:space="preserve"> (Xiaomi)</w:t>
      </w:r>
    </w:p>
    <w:p w14:paraId="7295495F" w14:textId="77777777" w:rsidR="00B37CB7" w:rsidRDefault="00B37CB7" w:rsidP="00B37CB7">
      <w:r>
        <w:t>Thomas Stockhammer (Qualcomm)</w:t>
      </w:r>
    </w:p>
    <w:p w14:paraId="642CC5D5" w14:textId="77777777" w:rsidR="004678A9" w:rsidRDefault="004678A9" w:rsidP="00126502"/>
    <w:p w14:paraId="24AE7431" w14:textId="77777777" w:rsidR="004678A9" w:rsidRDefault="004678A9" w:rsidP="00126502">
      <w:r>
        <w:t>On the phone</w:t>
      </w:r>
    </w:p>
    <w:p w14:paraId="53AC4049" w14:textId="77777777" w:rsidR="004678A9" w:rsidRDefault="004678A9" w:rsidP="00126502">
      <w:r>
        <w:t>Richard Bradbury (BBC)</w:t>
      </w:r>
    </w:p>
    <w:p w14:paraId="122B0B1C" w14:textId="77777777" w:rsidR="004678A9" w:rsidRDefault="004678A9" w:rsidP="00126502">
      <w:r>
        <w:t>Gunnar Heikkilä (Ericsson)</w:t>
      </w:r>
    </w:p>
    <w:p w14:paraId="1855FBCE" w14:textId="77777777" w:rsidR="004678A9" w:rsidRDefault="004678A9" w:rsidP="00126502">
      <w:r>
        <w:t>Imed Bouazizi (Qualcomm)</w:t>
      </w:r>
    </w:p>
    <w:p w14:paraId="35A9BE04" w14:textId="77777777" w:rsidR="004678A9" w:rsidRDefault="004678A9" w:rsidP="00126502">
      <w:r>
        <w:t>Peng Tan (</w:t>
      </w:r>
      <w:proofErr w:type="spellStart"/>
      <w:r>
        <w:t>Telus</w:t>
      </w:r>
      <w:proofErr w:type="spellEnd"/>
      <w:r>
        <w:t>)</w:t>
      </w:r>
    </w:p>
    <w:p w14:paraId="4BEB716D" w14:textId="77777777" w:rsidR="004678A9" w:rsidRPr="00126502" w:rsidRDefault="004678A9" w:rsidP="00126502">
      <w:pPr>
        <w:rPr>
          <w:lang w:val="fr-FR"/>
        </w:rPr>
      </w:pPr>
      <w:r w:rsidRPr="00126502">
        <w:rPr>
          <w:lang w:val="fr-FR"/>
        </w:rPr>
        <w:t>Charles Lo (Qualcomm)</w:t>
      </w:r>
    </w:p>
    <w:p w14:paraId="226B3180" w14:textId="77777777" w:rsidR="004678A9" w:rsidRPr="00126502" w:rsidRDefault="004678A9" w:rsidP="00126502">
      <w:pPr>
        <w:rPr>
          <w:lang w:val="fr-FR"/>
        </w:rPr>
      </w:pPr>
      <w:r w:rsidRPr="00126502">
        <w:rPr>
          <w:lang w:val="fr-FR"/>
        </w:rPr>
        <w:t>Paolo Usai (ETSI)</w:t>
      </w:r>
    </w:p>
    <w:p w14:paraId="0556B93F" w14:textId="77777777" w:rsidR="004678A9" w:rsidRPr="00126502" w:rsidRDefault="004678A9" w:rsidP="00126502">
      <w:pPr>
        <w:rPr>
          <w:lang w:val="fr-FR"/>
        </w:rPr>
      </w:pPr>
      <w:proofErr w:type="spellStart"/>
      <w:r w:rsidRPr="00126502">
        <w:rPr>
          <w:lang w:val="fr-FR"/>
        </w:rPr>
        <w:t>Iraj</w:t>
      </w:r>
      <w:proofErr w:type="spellEnd"/>
      <w:r w:rsidRPr="00126502">
        <w:rPr>
          <w:lang w:val="fr-FR"/>
        </w:rPr>
        <w:t xml:space="preserve"> </w:t>
      </w:r>
      <w:proofErr w:type="spellStart"/>
      <w:r w:rsidRPr="00126502">
        <w:rPr>
          <w:lang w:val="fr-FR"/>
        </w:rPr>
        <w:t>Sodagar</w:t>
      </w:r>
      <w:proofErr w:type="spellEnd"/>
      <w:r w:rsidRPr="00126502">
        <w:rPr>
          <w:lang w:val="fr-FR"/>
        </w:rPr>
        <w:t xml:space="preserve"> (</w:t>
      </w:r>
      <w:proofErr w:type="spellStart"/>
      <w:r w:rsidRPr="00126502">
        <w:rPr>
          <w:lang w:val="fr-FR"/>
        </w:rPr>
        <w:t>Tencent</w:t>
      </w:r>
      <w:proofErr w:type="spellEnd"/>
      <w:r w:rsidRPr="00126502">
        <w:rPr>
          <w:lang w:val="fr-FR"/>
        </w:rPr>
        <w:t>)</w:t>
      </w:r>
    </w:p>
    <w:p w14:paraId="6B0D4CC6" w14:textId="77777777" w:rsidR="004678A9" w:rsidRPr="00126502" w:rsidRDefault="004678A9" w:rsidP="00126502">
      <w:pPr>
        <w:rPr>
          <w:lang w:val="fr-FR"/>
        </w:rPr>
      </w:pPr>
      <w:r w:rsidRPr="00126502">
        <w:rPr>
          <w:lang w:val="fr-FR"/>
        </w:rPr>
        <w:t>Nikolai Leung (Qualcomm)</w:t>
      </w:r>
    </w:p>
    <w:p w14:paraId="78472C2E" w14:textId="77777777" w:rsidR="004678A9" w:rsidRDefault="004678A9" w:rsidP="00126502">
      <w:r>
        <w:t>Peter Isberg (Sony Mobile Communications)</w:t>
      </w:r>
    </w:p>
    <w:p w14:paraId="5D76E269" w14:textId="77777777" w:rsidR="004678A9" w:rsidRDefault="004678A9" w:rsidP="00126502">
      <w:r>
        <w:t>Stefan Bruhn (Dolby Laboratories Inc.)</w:t>
      </w:r>
    </w:p>
    <w:p w14:paraId="34D8C02B" w14:textId="77777777" w:rsidR="004678A9" w:rsidRDefault="004678A9" w:rsidP="00126502">
      <w:r>
        <w:t>Tomas Toftgård Jansson (Ericsson LM)</w:t>
      </w:r>
    </w:p>
    <w:p w14:paraId="7A510C48" w14:textId="77777777" w:rsidR="004678A9" w:rsidRDefault="004678A9" w:rsidP="00126502"/>
    <w:p w14:paraId="12511E1F" w14:textId="77777777" w:rsidR="004678A9" w:rsidRDefault="004678A9" w:rsidP="00126502">
      <w:pPr>
        <w:pStyle w:val="Heading2"/>
      </w:pPr>
      <w:r>
        <w:br w:type="page"/>
      </w:r>
      <w:bookmarkStart w:id="22" w:name="_Toc24651576"/>
      <w:r>
        <w:lastRenderedPageBreak/>
        <w:t>Annex I: List of future meetings</w:t>
      </w:r>
      <w:bookmarkEnd w:id="22"/>
    </w:p>
    <w:p w14:paraId="4CFD3765" w14:textId="77777777" w:rsidR="004678A9" w:rsidRDefault="004678A9" w:rsidP="00126502">
      <w:pPr>
        <w:pStyle w:val="TH"/>
      </w:pPr>
    </w:p>
    <w:p w14:paraId="2942F702" w14:textId="77777777" w:rsidR="004678A9" w:rsidRDefault="004678A9" w:rsidP="00126502">
      <w:r>
        <w:t>SA4 MBS SWG Telco on 5GMS3 (Date 25th Nov. 2019, time 22:00 - 24:00 CET; Host: Sony Europe B.V.</w:t>
      </w:r>
    </w:p>
    <w:p w14:paraId="090ACEFD" w14:textId="77777777" w:rsidR="004678A9" w:rsidRDefault="004678A9" w:rsidP="00126502">
      <w:r>
        <w:t>Document submission deadline: 21st Nov. 2019, 23:59 CEST.</w:t>
      </w:r>
      <w:r>
        <w:tab/>
        <w:t>-</w:t>
      </w:r>
      <w:r>
        <w:tab/>
        <w:t>Review and agree draft CRs to TS 26.511 on 5GMS profiles, codecs and formats</w:t>
      </w:r>
    </w:p>
    <w:p w14:paraId="7EB3696B" w14:textId="77777777" w:rsidR="004678A9" w:rsidRDefault="004678A9" w:rsidP="00126502">
      <w:r>
        <w:t>-</w:t>
      </w:r>
      <w:r>
        <w:tab/>
        <w:t>Review and agree draft CRs to TS 26.117 on 5GMS speech and audio profiles</w:t>
      </w:r>
    </w:p>
    <w:p w14:paraId="43E01FD6" w14:textId="77777777" w:rsidR="004678A9" w:rsidRDefault="004678A9" w:rsidP="00126502">
      <w:r>
        <w:t>-</w:t>
      </w:r>
      <w:r>
        <w:tab/>
        <w:t>Review and agree draft CRs to TS 26.512 on 5GMS protocols</w:t>
      </w:r>
    </w:p>
    <w:p w14:paraId="0832393A" w14:textId="77777777" w:rsidR="004678A9" w:rsidRDefault="004678A9" w:rsidP="00126502"/>
    <w:p w14:paraId="09CA0971" w14:textId="77777777" w:rsidR="004678A9" w:rsidRDefault="004678A9" w:rsidP="00126502">
      <w:r>
        <w:t>SA4 MBS SWG Telco on 5GMS3 (Date 16th Dec. 2019, time 16:00 - 18:00 CET; Host: Sony Europe B.V.</w:t>
      </w:r>
    </w:p>
    <w:p w14:paraId="26D8DD57" w14:textId="77777777" w:rsidR="004678A9" w:rsidRDefault="004678A9" w:rsidP="00126502">
      <w:r>
        <w:t>Document submission deadline: 12th Dec. 2019, 23:59 CEST.</w:t>
      </w:r>
      <w:r>
        <w:tab/>
        <w:t>-</w:t>
      </w:r>
      <w:r>
        <w:tab/>
        <w:t>Review and agree draft CRs to TS 26.511 on 5GMS profiles, codecs and formats</w:t>
      </w:r>
    </w:p>
    <w:p w14:paraId="68B0094D" w14:textId="77777777" w:rsidR="004678A9" w:rsidRDefault="004678A9" w:rsidP="00126502">
      <w:r>
        <w:t>-</w:t>
      </w:r>
      <w:r>
        <w:tab/>
        <w:t>Review and agree draft CRs to TS 26.117 on 5GMS speech and audio profiles</w:t>
      </w:r>
    </w:p>
    <w:p w14:paraId="4461BFBD" w14:textId="77777777" w:rsidR="004678A9" w:rsidRDefault="004678A9" w:rsidP="00126502">
      <w:r>
        <w:t>-</w:t>
      </w:r>
      <w:r>
        <w:tab/>
        <w:t>Review and agree draft CRs to TS 26.512 on 5GMS protocols</w:t>
      </w:r>
    </w:p>
    <w:p w14:paraId="75059DA8" w14:textId="77777777" w:rsidR="004678A9" w:rsidRDefault="004678A9" w:rsidP="00126502"/>
    <w:p w14:paraId="737E3ABA" w14:textId="77777777" w:rsidR="004678A9" w:rsidRDefault="004678A9" w:rsidP="00126502">
      <w:r>
        <w:t xml:space="preserve">SA4 MBS SWG Telco on DAHOE (Date 18th Nov. 2019, time 18:30 - 20:00 CET; Host: </w:t>
      </w:r>
      <w:proofErr w:type="spellStart"/>
      <w:r>
        <w:t>Enensys</w:t>
      </w:r>
      <w:proofErr w:type="spellEnd"/>
    </w:p>
    <w:p w14:paraId="4C9FE5C9" w14:textId="77777777" w:rsidR="004678A9" w:rsidRDefault="004678A9" w:rsidP="00126502">
      <w:r>
        <w:t>Document submission deadline: 14th Nov. 2019, 23:59 CET.</w:t>
      </w:r>
      <w:r>
        <w:tab/>
        <w:t>-</w:t>
      </w:r>
      <w:r>
        <w:tab/>
        <w:t>Firstly, review draft CRs to TS 26.346</w:t>
      </w:r>
    </w:p>
    <w:p w14:paraId="2D3F1F5F" w14:textId="77777777" w:rsidR="004678A9" w:rsidRDefault="004678A9" w:rsidP="00126502">
      <w:r>
        <w:t>-</w:t>
      </w:r>
      <w:r>
        <w:tab/>
        <w:t>Secondly, review draft CRs to TS 26.348</w:t>
      </w:r>
    </w:p>
    <w:p w14:paraId="69A340B2" w14:textId="77777777" w:rsidR="004678A9" w:rsidRDefault="004678A9" w:rsidP="00126502">
      <w:r>
        <w:t>-</w:t>
      </w:r>
      <w:r>
        <w:tab/>
        <w:t>Finally, review draft CRs to TS 26.347</w:t>
      </w:r>
    </w:p>
    <w:p w14:paraId="36F5EDEB" w14:textId="77777777" w:rsidR="004678A9" w:rsidRDefault="004678A9" w:rsidP="00126502"/>
    <w:p w14:paraId="13B51083" w14:textId="77777777" w:rsidR="004678A9" w:rsidRDefault="004678A9" w:rsidP="00126502">
      <w:r>
        <w:t xml:space="preserve">SA4 MBS SWG Telco on DAHOE (Date 16th Dec. 2019, time 18:30 - 20:00 CET; Host: </w:t>
      </w:r>
      <w:proofErr w:type="spellStart"/>
      <w:r>
        <w:t>Enensys</w:t>
      </w:r>
      <w:proofErr w:type="spellEnd"/>
    </w:p>
    <w:p w14:paraId="244737A6" w14:textId="77777777" w:rsidR="004678A9" w:rsidRDefault="004678A9" w:rsidP="00126502">
      <w:r>
        <w:t>Document submission deadline: 12th Dec. 2019, 23:59 CET.</w:t>
      </w:r>
      <w:r>
        <w:tab/>
        <w:t>-</w:t>
      </w:r>
      <w:r>
        <w:tab/>
        <w:t xml:space="preserve">Firstly, Review and agree </w:t>
      </w:r>
      <w:proofErr w:type="spellStart"/>
      <w:r>
        <w:t>pCRs</w:t>
      </w:r>
      <w:proofErr w:type="spellEnd"/>
      <w:r>
        <w:t xml:space="preserve"> to TS 26.346</w:t>
      </w:r>
    </w:p>
    <w:p w14:paraId="5B2EAEC6" w14:textId="77777777" w:rsidR="004678A9" w:rsidRDefault="004678A9" w:rsidP="00126502">
      <w:r>
        <w:t>-</w:t>
      </w:r>
      <w:r>
        <w:tab/>
        <w:t xml:space="preserve">Secondly, Review and agree </w:t>
      </w:r>
      <w:proofErr w:type="spellStart"/>
      <w:r>
        <w:t>pCRs</w:t>
      </w:r>
      <w:proofErr w:type="spellEnd"/>
      <w:r>
        <w:t xml:space="preserve"> to TS 26.348</w:t>
      </w:r>
    </w:p>
    <w:p w14:paraId="28F3C91C" w14:textId="77777777" w:rsidR="004678A9" w:rsidRDefault="004678A9" w:rsidP="00126502">
      <w:r>
        <w:t>-</w:t>
      </w:r>
      <w:r>
        <w:tab/>
        <w:t xml:space="preserve">Finally, Review and agree </w:t>
      </w:r>
      <w:proofErr w:type="spellStart"/>
      <w:r>
        <w:t>pCRs</w:t>
      </w:r>
      <w:proofErr w:type="spellEnd"/>
      <w:r>
        <w:t xml:space="preserve"> to TS 26.347</w:t>
      </w:r>
    </w:p>
    <w:p w14:paraId="2B76EF38" w14:textId="77777777" w:rsidR="004678A9" w:rsidRDefault="004678A9" w:rsidP="00126502"/>
    <w:p w14:paraId="0CC40C17" w14:textId="77777777" w:rsidR="004678A9" w:rsidRPr="002C4C8E" w:rsidRDefault="004678A9" w:rsidP="00126502">
      <w:pPr>
        <w:rPr>
          <w:b/>
        </w:rPr>
      </w:pPr>
      <w:r w:rsidRPr="002C4C8E">
        <w:rPr>
          <w:b/>
        </w:rPr>
        <w:t>Ordinary meetings TSG-SA WG4 in 2020</w:t>
      </w:r>
    </w:p>
    <w:p w14:paraId="5810928A" w14:textId="77777777" w:rsidR="004678A9" w:rsidRDefault="004678A9" w:rsidP="00126502">
      <w:r>
        <w:t xml:space="preserve">1st meeting SA4#107: 20 - 24 January, Host: EF3, Venue: </w:t>
      </w:r>
      <w:proofErr w:type="spellStart"/>
      <w:r>
        <w:t>Wrocław</w:t>
      </w:r>
      <w:proofErr w:type="spellEnd"/>
      <w:r>
        <w:t>, Poland</w:t>
      </w:r>
    </w:p>
    <w:p w14:paraId="0ED29D37" w14:textId="77777777" w:rsidR="004678A9" w:rsidRDefault="004678A9" w:rsidP="00126502">
      <w:r>
        <w:t>2nd meeting SA4#108: 6 - 9 April, Host: ETSI, Venue: Sophia Antipolis, F</w:t>
      </w:r>
    </w:p>
    <w:p w14:paraId="40E5FBBB" w14:textId="77777777" w:rsidR="004678A9" w:rsidRDefault="004678A9" w:rsidP="00126502">
      <w:r>
        <w:t>3rd meeting SA4#109: 25 - 29 May, Host: Fraunhofer IIS, Venue: Erlangen, D</w:t>
      </w:r>
    </w:p>
    <w:p w14:paraId="51F709FA" w14:textId="77777777" w:rsidR="004678A9" w:rsidRDefault="004678A9" w:rsidP="00126502">
      <w:r>
        <w:t>4th meeting SA4#110: 24 - 28 August, Host: NAF3, Venue: TBD</w:t>
      </w:r>
    </w:p>
    <w:p w14:paraId="0D469BE2" w14:textId="77777777" w:rsidR="004678A9" w:rsidRDefault="004678A9" w:rsidP="00126502">
      <w:r>
        <w:t>5th meeting SA4#111: 9 - 13 November, Host: IF3, Venue: TBD</w:t>
      </w:r>
    </w:p>
    <w:p w14:paraId="68D6DB55" w14:textId="77777777" w:rsidR="004678A9" w:rsidRDefault="004678A9" w:rsidP="00126502"/>
    <w:p w14:paraId="15A9287E" w14:textId="77777777" w:rsidR="004678A9" w:rsidRDefault="004678A9" w:rsidP="00126502"/>
    <w:p w14:paraId="158330BC" w14:textId="77777777" w:rsidR="004678A9" w:rsidRDefault="004678A9" w:rsidP="00126502"/>
    <w:p w14:paraId="64F1504C" w14:textId="77777777" w:rsidR="004678A9" w:rsidRDefault="004678A9" w:rsidP="00126502"/>
    <w:p w14:paraId="18A24FB3" w14:textId="77777777" w:rsidR="007747A6" w:rsidRPr="007747A6" w:rsidRDefault="007747A6" w:rsidP="007747A6">
      <w:pPr>
        <w:pStyle w:val="FP"/>
      </w:pPr>
    </w:p>
    <w:sectPr w:rsidR="007747A6" w:rsidRPr="007747A6" w:rsidSect="007747A6">
      <w:headerReference w:type="even" r:id="rId9"/>
      <w:footerReference w:type="even" r:id="rId10"/>
      <w:footerReference w:type="default" r:id="rId11"/>
      <w:head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DD16B" w14:textId="77777777" w:rsidR="00387B35" w:rsidRDefault="00387B35">
      <w:pPr>
        <w:spacing w:after="0"/>
      </w:pPr>
      <w:r>
        <w:separator/>
      </w:r>
    </w:p>
  </w:endnote>
  <w:endnote w:type="continuationSeparator" w:id="0">
    <w:p w14:paraId="61079DF5" w14:textId="77777777" w:rsidR="00387B35" w:rsidRDefault="00387B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C6898" w14:textId="77777777" w:rsidR="00126502" w:rsidRDefault="00126502" w:rsidP="0012650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E05374E" w14:textId="77777777" w:rsidR="00126502" w:rsidRDefault="00126502" w:rsidP="007747A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27566" w14:textId="77777777" w:rsidR="00126502" w:rsidRDefault="00126502" w:rsidP="0012650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73CEB9FF" w14:textId="77777777" w:rsidR="00126502" w:rsidRDefault="00126502" w:rsidP="007747A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F459C" w14:textId="77777777" w:rsidR="00387B35" w:rsidRDefault="00387B35">
      <w:pPr>
        <w:spacing w:after="0"/>
      </w:pPr>
      <w:r>
        <w:separator/>
      </w:r>
    </w:p>
  </w:footnote>
  <w:footnote w:type="continuationSeparator" w:id="0">
    <w:p w14:paraId="5DAE5E8B" w14:textId="77777777" w:rsidR="00387B35" w:rsidRDefault="00387B35">
      <w:pPr>
        <w:spacing w:after="0"/>
      </w:pPr>
      <w:r>
        <w:continuationSeparator/>
      </w:r>
    </w:p>
  </w:footnote>
  <w:footnote w:id="1">
    <w:p w14:paraId="59E87F14" w14:textId="77777777" w:rsidR="00340804" w:rsidRPr="00340804" w:rsidRDefault="00340804" w:rsidP="00340804">
      <w:pPr>
        <w:pStyle w:val="FootnoteText"/>
        <w:tabs>
          <w:tab w:val="left" w:pos="2835"/>
          <w:tab w:val="left" w:pos="4820"/>
        </w:tabs>
        <w:ind w:left="360" w:hanging="360"/>
        <w:rPr>
          <w:b/>
          <w:lang w:val="fr-FR"/>
        </w:rPr>
      </w:pPr>
      <w:r>
        <w:rPr>
          <w:rStyle w:val="FootnoteReference"/>
        </w:rPr>
        <w:footnoteRef/>
      </w:r>
      <w:r w:rsidRPr="00340804">
        <w:rPr>
          <w:lang w:val="fr-FR"/>
        </w:rPr>
        <w:tab/>
      </w:r>
      <w:r w:rsidRPr="00340804">
        <w:rPr>
          <w:b/>
          <w:lang w:val="fr-FR"/>
        </w:rPr>
        <w:t>Frédéric Gabin</w:t>
      </w:r>
    </w:p>
    <w:p w14:paraId="47600E50" w14:textId="77777777" w:rsidR="00340804" w:rsidRPr="00340804" w:rsidRDefault="00340804" w:rsidP="00340804">
      <w:pPr>
        <w:pStyle w:val="FootnoteText"/>
        <w:tabs>
          <w:tab w:val="left" w:pos="2835"/>
          <w:tab w:val="left" w:pos="4820"/>
        </w:tabs>
        <w:ind w:left="360" w:hanging="360"/>
        <w:rPr>
          <w:b/>
          <w:lang w:val="fr-FR"/>
        </w:rPr>
      </w:pPr>
      <w:r w:rsidRPr="00340804">
        <w:rPr>
          <w:b/>
          <w:lang w:val="fr-FR"/>
        </w:rPr>
        <w:tab/>
      </w:r>
      <w:proofErr w:type="gramStart"/>
      <w:r w:rsidRPr="00340804">
        <w:rPr>
          <w:b/>
          <w:lang w:val="fr-FR"/>
        </w:rPr>
        <w:t>Email:</w:t>
      </w:r>
      <w:proofErr w:type="gramEnd"/>
      <w:r w:rsidRPr="00340804">
        <w:rPr>
          <w:b/>
          <w:lang w:val="fr-FR"/>
        </w:rPr>
        <w:t xml:space="preserve"> </w:t>
      </w:r>
      <w:hyperlink r:id="rId1" w:history="1">
        <w:r w:rsidRPr="00340804">
          <w:rPr>
            <w:rStyle w:val="Hyperlink"/>
            <w:b/>
            <w:lang w:val="fr-FR" w:eastAsia="en-US"/>
          </w:rPr>
          <w:t>Frederic.gabin@ericsson.com</w:t>
        </w:r>
      </w:hyperlink>
    </w:p>
    <w:p w14:paraId="4B11EA0E" w14:textId="77777777" w:rsidR="00340804" w:rsidRDefault="00340804" w:rsidP="00340804">
      <w:pPr>
        <w:pStyle w:val="FootnoteText"/>
        <w:tabs>
          <w:tab w:val="left" w:pos="2835"/>
          <w:tab w:val="left" w:pos="4820"/>
        </w:tabs>
        <w:ind w:left="360" w:hanging="360"/>
      </w:pPr>
      <w:r w:rsidRPr="00340804">
        <w:rPr>
          <w:b/>
          <w:lang w:val="fr-FR"/>
        </w:rPr>
        <w:t xml:space="preserve"> </w:t>
      </w:r>
      <w:r w:rsidRPr="00340804">
        <w:rPr>
          <w:b/>
          <w:lang w:val="fr-FR"/>
        </w:rPr>
        <w:tab/>
      </w:r>
      <w:r w:rsidRPr="00D15627">
        <w:rPr>
          <w:b/>
        </w:rPr>
        <w:t>Tel (mobile): +33 678 44 85 75</w:t>
      </w:r>
      <w:r w:rsidRPr="00D15627">
        <w:rPr>
          <w:b/>
        </w:rPr>
        <w:br/>
        <w:t>Mailing Address: 25 avenue Carnot, 91348 Massy Cedex,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ACF60" w14:textId="77777777" w:rsidR="00126502" w:rsidRDefault="0012650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EA1FB" w14:textId="77777777" w:rsidR="007609D0" w:rsidRDefault="007609D0" w:rsidP="007609D0">
    <w:pPr>
      <w:tabs>
        <w:tab w:val="right" w:pos="9355"/>
      </w:tabs>
      <w:spacing w:after="0"/>
      <w:rPr>
        <w:rFonts w:ascii="Arial" w:hAnsi="Arial" w:cs="Arial"/>
        <w:i/>
        <w:szCs w:val="24"/>
        <w:lang w:val="en-US"/>
      </w:rPr>
    </w:pPr>
    <w:r>
      <w:rPr>
        <w:rFonts w:ascii="Arial" w:hAnsi="Arial" w:cs="Arial"/>
        <w:szCs w:val="24"/>
        <w:lang w:val="en-US"/>
      </w:rPr>
      <w:t>3GPP TSG-SA4 Meeting #107</w:t>
    </w:r>
    <w:r>
      <w:rPr>
        <w:rFonts w:ascii="Arial" w:hAnsi="Arial" w:cs="Arial"/>
        <w:szCs w:val="24"/>
        <w:lang w:val="en-US"/>
      </w:rPr>
      <w:tab/>
    </w:r>
    <w:r>
      <w:rPr>
        <w:rFonts w:ascii="Arial" w:hAnsi="Arial" w:cs="Arial"/>
        <w:i/>
        <w:noProof/>
        <w:sz w:val="28"/>
      </w:rPr>
      <w:t>S4-2</w:t>
    </w:r>
    <w:r w:rsidRPr="002A778E">
      <w:rPr>
        <w:rFonts w:ascii="Arial" w:hAnsi="Arial" w:cs="Arial"/>
        <w:i/>
        <w:noProof/>
        <w:sz w:val="28"/>
      </w:rPr>
      <w:t>00069</w:t>
    </w:r>
  </w:p>
  <w:p w14:paraId="3C78D6E0" w14:textId="77777777" w:rsidR="007609D0" w:rsidRDefault="007609D0" w:rsidP="007609D0">
    <w:pPr>
      <w:tabs>
        <w:tab w:val="right" w:pos="9356"/>
      </w:tabs>
      <w:spacing w:after="0"/>
      <w:rPr>
        <w:rFonts w:ascii="Arial" w:hAnsi="Arial" w:cs="Arial"/>
        <w:noProof/>
      </w:rPr>
    </w:pPr>
    <w:r>
      <w:rPr>
        <w:rFonts w:ascii="Arial" w:hAnsi="Arial" w:cs="Arial"/>
        <w:noProof/>
      </w:rPr>
      <w:t>Wroclaw, Poland, 20 – 24 January 2020</w:t>
    </w:r>
    <w:r>
      <w:rPr>
        <w:rFonts w:ascii="Arial" w:hAnsi="Arial" w:cs="Arial"/>
        <w:noProof/>
      </w:rPr>
      <w:tab/>
    </w:r>
  </w:p>
  <w:p w14:paraId="02D82E2A" w14:textId="77777777" w:rsidR="007609D0" w:rsidRPr="00F43390" w:rsidRDefault="007609D0" w:rsidP="007609D0">
    <w:pPr>
      <w:pStyle w:val="Header"/>
    </w:pPr>
  </w:p>
  <w:p w14:paraId="2612527F" w14:textId="77777777" w:rsidR="00126502" w:rsidRDefault="00126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B3F9D"/>
    <w:multiLevelType w:val="multilevel"/>
    <w:tmpl w:val="364E9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CAF3792"/>
    <w:multiLevelType w:val="multilevel"/>
    <w:tmpl w:val="23C45C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DA80D56"/>
    <w:multiLevelType w:val="multilevel"/>
    <w:tmpl w:val="BC161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E357ED3"/>
    <w:multiLevelType w:val="hybridMultilevel"/>
    <w:tmpl w:val="5344D3B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287A0628"/>
    <w:multiLevelType w:val="hybridMultilevel"/>
    <w:tmpl w:val="9766B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8E5BF3"/>
    <w:multiLevelType w:val="multilevel"/>
    <w:tmpl w:val="8ECED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AAE15E3"/>
    <w:multiLevelType w:val="multilevel"/>
    <w:tmpl w:val="B2D05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ADE50A0"/>
    <w:multiLevelType w:val="multilevel"/>
    <w:tmpl w:val="7E8C5CD8"/>
    <w:lvl w:ilvl="0">
      <w:start w:val="1"/>
      <w:numFmt w:val="bullet"/>
      <w:pStyle w:val="Discussio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B824E08"/>
    <w:multiLevelType w:val="multilevel"/>
    <w:tmpl w:val="9D74D5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09868B3"/>
    <w:multiLevelType w:val="multilevel"/>
    <w:tmpl w:val="F6F00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4514150"/>
    <w:multiLevelType w:val="multilevel"/>
    <w:tmpl w:val="9A2C35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6117372"/>
    <w:multiLevelType w:val="multilevel"/>
    <w:tmpl w:val="6980D6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DC0725A"/>
    <w:multiLevelType w:val="multilevel"/>
    <w:tmpl w:val="7AE64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1171381"/>
    <w:multiLevelType w:val="multilevel"/>
    <w:tmpl w:val="CBA06F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1283B54"/>
    <w:multiLevelType w:val="multilevel"/>
    <w:tmpl w:val="976EE7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8B0180F"/>
    <w:multiLevelType w:val="hybridMultilevel"/>
    <w:tmpl w:val="EBACE290"/>
    <w:lvl w:ilvl="0" w:tplc="9A287132">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376365"/>
    <w:multiLevelType w:val="multilevel"/>
    <w:tmpl w:val="DA929E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D3930FB"/>
    <w:multiLevelType w:val="hybridMultilevel"/>
    <w:tmpl w:val="A19EC91E"/>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37267D0"/>
    <w:multiLevelType w:val="multilevel"/>
    <w:tmpl w:val="BAAAC4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7CB02E82"/>
    <w:multiLevelType w:val="multilevel"/>
    <w:tmpl w:val="B9046D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F873FFF"/>
    <w:multiLevelType w:val="multilevel"/>
    <w:tmpl w:val="C5C0D9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5"/>
  </w:num>
  <w:num w:numId="2">
    <w:abstractNumId w:val="7"/>
  </w:num>
  <w:num w:numId="3">
    <w:abstractNumId w:val="1"/>
  </w:num>
  <w:num w:numId="4">
    <w:abstractNumId w:val="3"/>
  </w:num>
  <w:num w:numId="5">
    <w:abstractNumId w:val="17"/>
  </w:num>
  <w:num w:numId="6">
    <w:abstractNumId w:val="12"/>
  </w:num>
  <w:num w:numId="7">
    <w:abstractNumId w:val="16"/>
  </w:num>
  <w:num w:numId="8">
    <w:abstractNumId w:val="0"/>
  </w:num>
  <w:num w:numId="9">
    <w:abstractNumId w:val="10"/>
  </w:num>
  <w:num w:numId="10">
    <w:abstractNumId w:val="13"/>
  </w:num>
  <w:num w:numId="11">
    <w:abstractNumId w:val="11"/>
  </w:num>
  <w:num w:numId="12">
    <w:abstractNumId w:val="19"/>
  </w:num>
  <w:num w:numId="13">
    <w:abstractNumId w:val="9"/>
  </w:num>
  <w:num w:numId="14">
    <w:abstractNumId w:val="18"/>
  </w:num>
  <w:num w:numId="15">
    <w:abstractNumId w:val="14"/>
  </w:num>
  <w:num w:numId="16">
    <w:abstractNumId w:val="2"/>
  </w:num>
  <w:num w:numId="17">
    <w:abstractNumId w:val="5"/>
  </w:num>
  <w:num w:numId="18">
    <w:abstractNumId w:val="6"/>
  </w:num>
  <w:num w:numId="19">
    <w:abstractNumId w:val="20"/>
  </w:num>
  <w:num w:numId="20">
    <w:abstractNumId w:val="8"/>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SpellingErrors/>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7A6"/>
    <w:rsid w:val="00071A32"/>
    <w:rsid w:val="0010035F"/>
    <w:rsid w:val="00126502"/>
    <w:rsid w:val="00181AD6"/>
    <w:rsid w:val="002A778E"/>
    <w:rsid w:val="00340804"/>
    <w:rsid w:val="00387B35"/>
    <w:rsid w:val="003E38CC"/>
    <w:rsid w:val="00422E4E"/>
    <w:rsid w:val="004678A9"/>
    <w:rsid w:val="005152AF"/>
    <w:rsid w:val="005568A6"/>
    <w:rsid w:val="005F0EF2"/>
    <w:rsid w:val="00695E79"/>
    <w:rsid w:val="007609D0"/>
    <w:rsid w:val="007747A6"/>
    <w:rsid w:val="007D6279"/>
    <w:rsid w:val="00992C6E"/>
    <w:rsid w:val="00A140CC"/>
    <w:rsid w:val="00B37CB7"/>
    <w:rsid w:val="00B43C9A"/>
    <w:rsid w:val="00C3188D"/>
    <w:rsid w:val="00CD179B"/>
    <w:rsid w:val="00D51853"/>
    <w:rsid w:val="00F61B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720CC"/>
  <w15:chartTrackingRefBased/>
  <w15:docId w15:val="{FFD467B8-6095-41BD-8C8D-213AFF280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7CB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37C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37CB7"/>
    <w:pPr>
      <w:pBdr>
        <w:top w:val="none" w:sz="0" w:space="0" w:color="auto"/>
      </w:pBdr>
      <w:spacing w:before="180"/>
      <w:outlineLvl w:val="1"/>
    </w:pPr>
    <w:rPr>
      <w:sz w:val="32"/>
    </w:rPr>
  </w:style>
  <w:style w:type="paragraph" w:styleId="Heading3">
    <w:name w:val="heading 3"/>
    <w:basedOn w:val="Heading2"/>
    <w:next w:val="Normal"/>
    <w:qFormat/>
    <w:rsid w:val="00B37CB7"/>
    <w:pPr>
      <w:spacing w:before="120"/>
      <w:outlineLvl w:val="2"/>
    </w:pPr>
    <w:rPr>
      <w:sz w:val="28"/>
    </w:rPr>
  </w:style>
  <w:style w:type="paragraph" w:styleId="Heading4">
    <w:name w:val="heading 4"/>
    <w:basedOn w:val="Heading3"/>
    <w:next w:val="Normal"/>
    <w:qFormat/>
    <w:rsid w:val="00B37CB7"/>
    <w:pPr>
      <w:ind w:left="1418" w:hanging="1418"/>
      <w:outlineLvl w:val="3"/>
    </w:pPr>
    <w:rPr>
      <w:sz w:val="24"/>
    </w:rPr>
  </w:style>
  <w:style w:type="paragraph" w:styleId="Heading5">
    <w:name w:val="heading 5"/>
    <w:basedOn w:val="Heading4"/>
    <w:next w:val="Normal"/>
    <w:qFormat/>
    <w:rsid w:val="00B37CB7"/>
    <w:pPr>
      <w:ind w:left="1701" w:hanging="1701"/>
      <w:outlineLvl w:val="4"/>
    </w:pPr>
    <w:rPr>
      <w:sz w:val="22"/>
    </w:rPr>
  </w:style>
  <w:style w:type="paragraph" w:styleId="Heading6">
    <w:name w:val="heading 6"/>
    <w:basedOn w:val="H6"/>
    <w:next w:val="Normal"/>
    <w:qFormat/>
    <w:rsid w:val="00B37CB7"/>
    <w:pPr>
      <w:outlineLvl w:val="5"/>
    </w:pPr>
  </w:style>
  <w:style w:type="paragraph" w:styleId="Heading7">
    <w:name w:val="heading 7"/>
    <w:basedOn w:val="H6"/>
    <w:next w:val="Normal"/>
    <w:qFormat/>
    <w:rsid w:val="00B37CB7"/>
    <w:pPr>
      <w:outlineLvl w:val="6"/>
    </w:pPr>
  </w:style>
  <w:style w:type="paragraph" w:styleId="Heading8">
    <w:name w:val="heading 8"/>
    <w:basedOn w:val="Heading1"/>
    <w:next w:val="Normal"/>
    <w:qFormat/>
    <w:rsid w:val="00B37CB7"/>
    <w:pPr>
      <w:ind w:left="0" w:firstLine="0"/>
      <w:outlineLvl w:val="7"/>
    </w:pPr>
  </w:style>
  <w:style w:type="paragraph" w:styleId="Heading9">
    <w:name w:val="heading 9"/>
    <w:basedOn w:val="Heading8"/>
    <w:next w:val="Normal"/>
    <w:qFormat/>
    <w:rsid w:val="00B37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7CB7"/>
    <w:pPr>
      <w:spacing w:before="0" w:after="0"/>
      <w:ind w:left="1400"/>
    </w:pPr>
    <w:rPr>
      <w:b w:val="0"/>
      <w:bCs w:val="0"/>
    </w:rPr>
  </w:style>
  <w:style w:type="paragraph" w:styleId="TOC1">
    <w:name w:val="toc 1"/>
    <w:uiPriority w:val="39"/>
    <w:rsid w:val="00B37CB7"/>
    <w:pPr>
      <w:overflowPunct w:val="0"/>
      <w:autoSpaceDE w:val="0"/>
      <w:autoSpaceDN w:val="0"/>
      <w:adjustRightInd w:val="0"/>
      <w:spacing w:before="240" w:after="120"/>
      <w:textAlignment w:val="baseline"/>
    </w:pPr>
    <w:rPr>
      <w:rFonts w:asciiTheme="minorHAnsi" w:hAnsiTheme="minorHAnsi" w:cstheme="minorHAnsi"/>
      <w:b/>
      <w:bCs/>
    </w:rPr>
  </w:style>
  <w:style w:type="paragraph" w:customStyle="1" w:styleId="ZT">
    <w:name w:val="ZT"/>
    <w:rsid w:val="00B37C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37CB7"/>
    <w:pPr>
      <w:ind w:left="800"/>
    </w:pPr>
  </w:style>
  <w:style w:type="paragraph" w:styleId="TOC4">
    <w:name w:val="toc 4"/>
    <w:basedOn w:val="TOC3"/>
    <w:semiHidden/>
    <w:rsid w:val="00B37CB7"/>
    <w:pPr>
      <w:ind w:left="600"/>
    </w:pPr>
  </w:style>
  <w:style w:type="paragraph" w:styleId="TOC3">
    <w:name w:val="toc 3"/>
    <w:basedOn w:val="TOC2"/>
    <w:uiPriority w:val="39"/>
    <w:rsid w:val="00B37CB7"/>
    <w:pPr>
      <w:spacing w:before="0"/>
      <w:ind w:left="400"/>
    </w:pPr>
    <w:rPr>
      <w:i w:val="0"/>
      <w:iCs w:val="0"/>
    </w:rPr>
  </w:style>
  <w:style w:type="paragraph" w:styleId="TOC2">
    <w:name w:val="toc 2"/>
    <w:basedOn w:val="TOC1"/>
    <w:uiPriority w:val="39"/>
    <w:rsid w:val="00B37CB7"/>
    <w:pPr>
      <w:spacing w:before="120" w:after="0"/>
      <w:ind w:left="200"/>
    </w:pPr>
    <w:rPr>
      <w:b w:val="0"/>
      <w:bCs w:val="0"/>
      <w:i/>
      <w:iCs/>
    </w:rPr>
  </w:style>
  <w:style w:type="paragraph" w:styleId="Index2">
    <w:name w:val="index 2"/>
    <w:basedOn w:val="Index1"/>
    <w:semiHidden/>
    <w:rsid w:val="00B37CB7"/>
    <w:pPr>
      <w:ind w:left="284"/>
    </w:pPr>
  </w:style>
  <w:style w:type="paragraph" w:styleId="Index1">
    <w:name w:val="index 1"/>
    <w:basedOn w:val="Normal"/>
    <w:semiHidden/>
    <w:rsid w:val="00B37CB7"/>
    <w:pPr>
      <w:keepLines/>
      <w:spacing w:after="0"/>
    </w:pPr>
  </w:style>
  <w:style w:type="paragraph" w:customStyle="1" w:styleId="ZH">
    <w:name w:val="ZH"/>
    <w:rsid w:val="00B37C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37CB7"/>
    <w:pPr>
      <w:outlineLvl w:val="9"/>
    </w:pPr>
  </w:style>
  <w:style w:type="paragraph" w:styleId="ListNumber2">
    <w:name w:val="List Number 2"/>
    <w:basedOn w:val="ListNumber"/>
    <w:semiHidden/>
    <w:rsid w:val="00B37CB7"/>
    <w:pPr>
      <w:ind w:left="851"/>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rsid w:val="00B37CB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37CB7"/>
    <w:rPr>
      <w:b/>
      <w:position w:val="6"/>
      <w:sz w:val="16"/>
    </w:rPr>
  </w:style>
  <w:style w:type="paragraph" w:styleId="FootnoteText">
    <w:name w:val="footnote text"/>
    <w:basedOn w:val="Normal"/>
    <w:semiHidden/>
    <w:rsid w:val="00B37CB7"/>
    <w:pPr>
      <w:keepLines/>
      <w:spacing w:after="0"/>
      <w:ind w:left="454" w:hanging="454"/>
    </w:pPr>
    <w:rPr>
      <w:sz w:val="16"/>
    </w:rPr>
  </w:style>
  <w:style w:type="paragraph" w:customStyle="1" w:styleId="TAH">
    <w:name w:val="TAH"/>
    <w:basedOn w:val="TAC"/>
    <w:rsid w:val="00B37CB7"/>
    <w:rPr>
      <w:b/>
    </w:rPr>
  </w:style>
  <w:style w:type="paragraph" w:customStyle="1" w:styleId="TAC">
    <w:name w:val="TAC"/>
    <w:basedOn w:val="TAL"/>
    <w:rsid w:val="00B37CB7"/>
    <w:pPr>
      <w:jc w:val="center"/>
    </w:pPr>
  </w:style>
  <w:style w:type="paragraph" w:customStyle="1" w:styleId="TF">
    <w:name w:val="TF"/>
    <w:basedOn w:val="TH"/>
    <w:rsid w:val="00B37CB7"/>
    <w:pPr>
      <w:keepNext w:val="0"/>
      <w:spacing w:before="0" w:after="240"/>
    </w:pPr>
  </w:style>
  <w:style w:type="paragraph" w:customStyle="1" w:styleId="NO">
    <w:name w:val="NO"/>
    <w:basedOn w:val="Normal"/>
    <w:rsid w:val="00B37CB7"/>
    <w:pPr>
      <w:keepLines/>
      <w:ind w:left="1135" w:hanging="851"/>
    </w:pPr>
  </w:style>
  <w:style w:type="paragraph" w:styleId="TOC9">
    <w:name w:val="toc 9"/>
    <w:basedOn w:val="TOC8"/>
    <w:semiHidden/>
    <w:rsid w:val="00B37CB7"/>
    <w:pPr>
      <w:ind w:left="1600"/>
    </w:pPr>
  </w:style>
  <w:style w:type="paragraph" w:customStyle="1" w:styleId="EX">
    <w:name w:val="EX"/>
    <w:basedOn w:val="Normal"/>
    <w:rsid w:val="00B37CB7"/>
    <w:pPr>
      <w:keepLines/>
      <w:ind w:left="1702" w:hanging="1418"/>
    </w:pPr>
  </w:style>
  <w:style w:type="paragraph" w:customStyle="1" w:styleId="FP">
    <w:name w:val="FP"/>
    <w:basedOn w:val="Normal"/>
    <w:rsid w:val="00B37CB7"/>
    <w:pPr>
      <w:spacing w:after="0"/>
    </w:pPr>
  </w:style>
  <w:style w:type="paragraph" w:customStyle="1" w:styleId="LD">
    <w:name w:val="LD"/>
    <w:rsid w:val="00B37CB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37CB7"/>
    <w:pPr>
      <w:spacing w:after="0"/>
    </w:pPr>
  </w:style>
  <w:style w:type="paragraph" w:customStyle="1" w:styleId="EW">
    <w:name w:val="EW"/>
    <w:basedOn w:val="EX"/>
    <w:rsid w:val="00B37CB7"/>
    <w:pPr>
      <w:spacing w:after="0"/>
    </w:pPr>
  </w:style>
  <w:style w:type="paragraph" w:styleId="TOC6">
    <w:name w:val="toc 6"/>
    <w:basedOn w:val="TOC5"/>
    <w:next w:val="Normal"/>
    <w:semiHidden/>
    <w:rsid w:val="00B37CB7"/>
    <w:pPr>
      <w:ind w:left="1000"/>
    </w:pPr>
  </w:style>
  <w:style w:type="paragraph" w:styleId="TOC7">
    <w:name w:val="toc 7"/>
    <w:basedOn w:val="TOC6"/>
    <w:next w:val="Normal"/>
    <w:semiHidden/>
    <w:rsid w:val="00B37CB7"/>
    <w:pPr>
      <w:ind w:left="1200"/>
    </w:pPr>
  </w:style>
  <w:style w:type="paragraph" w:styleId="ListBullet2">
    <w:name w:val="List Bullet 2"/>
    <w:basedOn w:val="ListBullet"/>
    <w:semiHidden/>
    <w:rsid w:val="00B37CB7"/>
    <w:pPr>
      <w:ind w:left="851"/>
    </w:pPr>
  </w:style>
  <w:style w:type="paragraph" w:styleId="ListBullet3">
    <w:name w:val="List Bullet 3"/>
    <w:basedOn w:val="ListBullet2"/>
    <w:semiHidden/>
    <w:rsid w:val="00B37CB7"/>
    <w:pPr>
      <w:ind w:left="1135"/>
    </w:pPr>
  </w:style>
  <w:style w:type="paragraph" w:styleId="ListNumber">
    <w:name w:val="List Number"/>
    <w:basedOn w:val="List"/>
    <w:semiHidden/>
    <w:rsid w:val="00B37CB7"/>
  </w:style>
  <w:style w:type="paragraph" w:customStyle="1" w:styleId="EQ">
    <w:name w:val="EQ"/>
    <w:basedOn w:val="Normal"/>
    <w:next w:val="Normal"/>
    <w:rsid w:val="00B37CB7"/>
    <w:pPr>
      <w:keepLines/>
      <w:tabs>
        <w:tab w:val="center" w:pos="4536"/>
        <w:tab w:val="right" w:pos="9072"/>
      </w:tabs>
    </w:pPr>
    <w:rPr>
      <w:noProof/>
    </w:rPr>
  </w:style>
  <w:style w:type="paragraph" w:customStyle="1" w:styleId="TH">
    <w:name w:val="TH"/>
    <w:basedOn w:val="Normal"/>
    <w:rsid w:val="00B37CB7"/>
    <w:pPr>
      <w:keepNext/>
      <w:keepLines/>
      <w:spacing w:before="60"/>
      <w:jc w:val="center"/>
    </w:pPr>
    <w:rPr>
      <w:rFonts w:ascii="Arial" w:hAnsi="Arial"/>
      <w:b/>
    </w:rPr>
  </w:style>
  <w:style w:type="paragraph" w:customStyle="1" w:styleId="NF">
    <w:name w:val="NF"/>
    <w:basedOn w:val="NO"/>
    <w:rsid w:val="00B37CB7"/>
    <w:pPr>
      <w:keepNext/>
      <w:spacing w:after="0"/>
    </w:pPr>
    <w:rPr>
      <w:rFonts w:ascii="Arial" w:hAnsi="Arial"/>
      <w:sz w:val="18"/>
    </w:rPr>
  </w:style>
  <w:style w:type="paragraph" w:customStyle="1" w:styleId="PL">
    <w:name w:val="PL"/>
    <w:rsid w:val="00B37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7CB7"/>
    <w:pPr>
      <w:jc w:val="right"/>
    </w:pPr>
  </w:style>
  <w:style w:type="paragraph" w:customStyle="1" w:styleId="H6">
    <w:name w:val="H6"/>
    <w:basedOn w:val="Heading5"/>
    <w:next w:val="Normal"/>
    <w:rsid w:val="00B37CB7"/>
    <w:pPr>
      <w:ind w:left="1985" w:hanging="1985"/>
      <w:outlineLvl w:val="9"/>
    </w:pPr>
    <w:rPr>
      <w:sz w:val="20"/>
    </w:rPr>
  </w:style>
  <w:style w:type="paragraph" w:customStyle="1" w:styleId="TAN">
    <w:name w:val="TAN"/>
    <w:basedOn w:val="TAL"/>
    <w:rsid w:val="00B37CB7"/>
    <w:pPr>
      <w:ind w:left="851" w:hanging="851"/>
    </w:pPr>
  </w:style>
  <w:style w:type="paragraph" w:customStyle="1" w:styleId="TAL">
    <w:name w:val="TAL"/>
    <w:basedOn w:val="Normal"/>
    <w:rsid w:val="00B37CB7"/>
    <w:pPr>
      <w:keepNext/>
      <w:keepLines/>
      <w:spacing w:after="0"/>
    </w:pPr>
    <w:rPr>
      <w:rFonts w:ascii="Arial" w:hAnsi="Arial"/>
      <w:sz w:val="18"/>
    </w:rPr>
  </w:style>
  <w:style w:type="paragraph" w:customStyle="1" w:styleId="ZA">
    <w:name w:val="ZA"/>
    <w:rsid w:val="00B37C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7C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37C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37C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37CB7"/>
    <w:pPr>
      <w:framePr w:wrap="notBeside" w:y="16161"/>
    </w:pPr>
  </w:style>
  <w:style w:type="character" w:customStyle="1" w:styleId="ZGSM">
    <w:name w:val="ZGSM"/>
    <w:rsid w:val="00B37CB7"/>
  </w:style>
  <w:style w:type="paragraph" w:styleId="List2">
    <w:name w:val="List 2"/>
    <w:basedOn w:val="List"/>
    <w:semiHidden/>
    <w:rsid w:val="00B37CB7"/>
    <w:pPr>
      <w:ind w:left="851"/>
    </w:pPr>
  </w:style>
  <w:style w:type="paragraph" w:customStyle="1" w:styleId="ZG">
    <w:name w:val="ZG"/>
    <w:rsid w:val="00B37C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37CB7"/>
    <w:pPr>
      <w:ind w:left="1135"/>
    </w:pPr>
  </w:style>
  <w:style w:type="paragraph" w:styleId="List4">
    <w:name w:val="List 4"/>
    <w:basedOn w:val="List3"/>
    <w:semiHidden/>
    <w:rsid w:val="00B37CB7"/>
    <w:pPr>
      <w:ind w:left="1418"/>
    </w:pPr>
  </w:style>
  <w:style w:type="paragraph" w:styleId="List5">
    <w:name w:val="List 5"/>
    <w:basedOn w:val="List4"/>
    <w:semiHidden/>
    <w:rsid w:val="00B37CB7"/>
    <w:pPr>
      <w:ind w:left="1702"/>
    </w:pPr>
  </w:style>
  <w:style w:type="paragraph" w:customStyle="1" w:styleId="EditorsNote">
    <w:name w:val="Editor's Note"/>
    <w:basedOn w:val="NO"/>
    <w:rsid w:val="00B37CB7"/>
    <w:rPr>
      <w:color w:val="FF0000"/>
    </w:rPr>
  </w:style>
  <w:style w:type="paragraph" w:styleId="List">
    <w:name w:val="List"/>
    <w:basedOn w:val="Normal"/>
    <w:semiHidden/>
    <w:rsid w:val="00B37CB7"/>
    <w:pPr>
      <w:ind w:left="568" w:hanging="284"/>
    </w:pPr>
  </w:style>
  <w:style w:type="paragraph" w:styleId="ListBullet">
    <w:name w:val="List Bullet"/>
    <w:basedOn w:val="List"/>
    <w:semiHidden/>
    <w:rsid w:val="00B37CB7"/>
  </w:style>
  <w:style w:type="paragraph" w:styleId="ListBullet4">
    <w:name w:val="List Bullet 4"/>
    <w:basedOn w:val="ListBullet3"/>
    <w:semiHidden/>
    <w:rsid w:val="00B37CB7"/>
    <w:pPr>
      <w:ind w:left="1418"/>
    </w:pPr>
  </w:style>
  <w:style w:type="paragraph" w:styleId="ListBullet5">
    <w:name w:val="List Bullet 5"/>
    <w:basedOn w:val="ListBullet4"/>
    <w:semiHidden/>
    <w:rsid w:val="00B37CB7"/>
    <w:pPr>
      <w:ind w:left="1702"/>
    </w:pPr>
  </w:style>
  <w:style w:type="paragraph" w:customStyle="1" w:styleId="B1">
    <w:name w:val="B1"/>
    <w:basedOn w:val="List"/>
    <w:rsid w:val="00B37CB7"/>
  </w:style>
  <w:style w:type="paragraph" w:customStyle="1" w:styleId="B2">
    <w:name w:val="B2"/>
    <w:basedOn w:val="List2"/>
    <w:rsid w:val="00B37CB7"/>
  </w:style>
  <w:style w:type="paragraph" w:customStyle="1" w:styleId="B3">
    <w:name w:val="B3"/>
    <w:basedOn w:val="List3"/>
    <w:rsid w:val="00B37CB7"/>
  </w:style>
  <w:style w:type="paragraph" w:customStyle="1" w:styleId="B4">
    <w:name w:val="B4"/>
    <w:basedOn w:val="List4"/>
    <w:rsid w:val="00B37CB7"/>
  </w:style>
  <w:style w:type="paragraph" w:customStyle="1" w:styleId="B5">
    <w:name w:val="B5"/>
    <w:basedOn w:val="List5"/>
    <w:rsid w:val="00B37CB7"/>
  </w:style>
  <w:style w:type="paragraph" w:styleId="Footer">
    <w:name w:val="footer"/>
    <w:basedOn w:val="Header"/>
    <w:semiHidden/>
    <w:rsid w:val="00B37CB7"/>
    <w:pPr>
      <w:jc w:val="center"/>
    </w:pPr>
    <w:rPr>
      <w:i/>
    </w:rPr>
  </w:style>
  <w:style w:type="paragraph" w:customStyle="1" w:styleId="ZTD">
    <w:name w:val="ZTD"/>
    <w:basedOn w:val="ZB"/>
    <w:rsid w:val="00B37CB7"/>
    <w:pPr>
      <w:framePr w:hRule="auto" w:wrap="notBeside" w:y="852"/>
    </w:pPr>
    <w:rPr>
      <w:i w:val="0"/>
      <w:sz w:val="40"/>
    </w:rPr>
  </w:style>
  <w:style w:type="character" w:styleId="PageNumber">
    <w:name w:val="page number"/>
    <w:basedOn w:val="DefaultParagraphFont"/>
    <w:uiPriority w:val="99"/>
    <w:semiHidden/>
    <w:unhideWhenUsed/>
    <w:rsid w:val="007747A6"/>
  </w:style>
  <w:style w:type="table" w:styleId="TableGrid">
    <w:name w:val="Table Grid"/>
    <w:basedOn w:val="TableNormal"/>
    <w:uiPriority w:val="39"/>
    <w:rsid w:val="00467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26502"/>
    <w:rPr>
      <w:color w:val="0000FF"/>
      <w:u w:val="single"/>
    </w:rPr>
  </w:style>
  <w:style w:type="paragraph" w:styleId="ListParagraph">
    <w:name w:val="List Paragraph"/>
    <w:basedOn w:val="Normal"/>
    <w:uiPriority w:val="34"/>
    <w:qFormat/>
    <w:rsid w:val="00126502"/>
    <w:pPr>
      <w:ind w:left="720"/>
      <w:contextualSpacing/>
    </w:pPr>
  </w:style>
  <w:style w:type="paragraph" w:customStyle="1" w:styleId="Discussion">
    <w:name w:val="Discussion"/>
    <w:basedOn w:val="Normal"/>
    <w:qFormat/>
    <w:rsid w:val="0010035F"/>
    <w:pPr>
      <w:numPr>
        <w:numId w:val="2"/>
      </w:numPr>
      <w:overflowPunct/>
      <w:autoSpaceDE/>
      <w:autoSpaceDN/>
      <w:adjustRightInd/>
      <w:spacing w:after="0"/>
      <w:ind w:left="714" w:hanging="357"/>
      <w:textAlignment w:val="auto"/>
    </w:pPr>
    <w:rPr>
      <w:lang w:val="en-US"/>
    </w:rPr>
  </w:style>
  <w:style w:type="paragraph" w:styleId="TOCHeading">
    <w:name w:val="TOC Heading"/>
    <w:basedOn w:val="Heading1"/>
    <w:next w:val="Normal"/>
    <w:uiPriority w:val="39"/>
    <w:unhideWhenUsed/>
    <w:qFormat/>
    <w:rsid w:val="005568A6"/>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2F5496" w:themeColor="accent1" w:themeShade="BF"/>
      <w:sz w:val="28"/>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9gfomxQBx8QlAekArjpc0A_kxRtIaQOy6a9GnE-QZeI/ed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36FD1F-0472-4D5D-ACD2-58CC3AEB086B}">
  <ds:schemaRefs>
    <ds:schemaRef ds:uri="http://schemas.openxmlformats.org/officeDocument/2006/bibliography"/>
  </ds:schemaRefs>
</ds:datastoreItem>
</file>

<file path=customXml/itemProps2.xml><?xml version="1.0" encoding="utf-8"?>
<ds:datastoreItem xmlns:ds="http://schemas.openxmlformats.org/officeDocument/2006/customXml" ds:itemID="{467E4920-CFEA-4D26-BA91-452CA13E3EAE}"/>
</file>

<file path=customXml/itemProps3.xml><?xml version="1.0" encoding="utf-8"?>
<ds:datastoreItem xmlns:ds="http://schemas.openxmlformats.org/officeDocument/2006/customXml" ds:itemID="{0271D76F-2B6B-4966-A69A-2C0757CA46F9}"/>
</file>

<file path=customXml/itemProps4.xml><?xml version="1.0" encoding="utf-8"?>
<ds:datastoreItem xmlns:ds="http://schemas.openxmlformats.org/officeDocument/2006/customXml" ds:itemID="{5EDCDB81-FBCA-47FA-A04A-8945E2A6F316}"/>
</file>

<file path=docProps/app.xml><?xml version="1.0" encoding="utf-8"?>
<Properties xmlns="http://schemas.openxmlformats.org/officeDocument/2006/extended-properties" xmlns:vt="http://schemas.openxmlformats.org/officeDocument/2006/docPropsVTypes">
  <Template>3gpp_70</Template>
  <TotalTime>1</TotalTime>
  <Pages>30</Pages>
  <Words>8735</Words>
  <Characters>45373</Characters>
  <Application>Microsoft Office Word</Application>
  <DocSecurity>0</DocSecurity>
  <Lines>378</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54001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Paolo Usai</dc:creator>
  <cp:keywords>ESA, style sheet, Winword</cp:keywords>
  <dc:description/>
  <cp:lastModifiedBy>Frederic Gabin</cp:lastModifiedBy>
  <cp:revision>3</cp:revision>
  <cp:lastPrinted>1899-12-31T23:50:00Z</cp:lastPrinted>
  <dcterms:created xsi:type="dcterms:W3CDTF">2020-01-14T18:36:00Z</dcterms:created>
  <dcterms:modified xsi:type="dcterms:W3CDTF">2020-01-14T18:37:00Z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